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9F0B5" w14:textId="7C47669A" w:rsidR="00BA59F4" w:rsidRDefault="00EF4372" w:rsidP="00E82E32">
      <w:pPr>
        <w:pStyle w:val="Heading1"/>
      </w:pPr>
      <w:proofErr w:type="spellStart"/>
      <w:r>
        <w:t>Organisation</w:t>
      </w:r>
      <w:proofErr w:type="spellEnd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4"/>
        <w:gridCol w:w="2503"/>
        <w:gridCol w:w="6295"/>
      </w:tblGrid>
      <w:tr w:rsidR="004E4318" w14:paraId="3ACCA8A3" w14:textId="77777777" w:rsidTr="00FE7620">
        <w:tc>
          <w:tcPr>
            <w:tcW w:w="444" w:type="dxa"/>
          </w:tcPr>
          <w:p w14:paraId="4CF40AF2" w14:textId="77777777" w:rsidR="004E4318" w:rsidRPr="004E4318" w:rsidRDefault="004E4318" w:rsidP="004A3799">
            <w:pPr>
              <w:pStyle w:val="ListNumbers"/>
              <w:spacing w:before="0"/>
            </w:pPr>
          </w:p>
        </w:tc>
        <w:tc>
          <w:tcPr>
            <w:tcW w:w="2503" w:type="dxa"/>
          </w:tcPr>
          <w:p w14:paraId="4954D2C9" w14:textId="77777777" w:rsidR="004E4318" w:rsidRDefault="004A3799" w:rsidP="004A3799">
            <w:pPr>
              <w:pStyle w:val="BodyText"/>
              <w:spacing w:before="0"/>
            </w:pPr>
            <w:r>
              <w:t>Company Name</w:t>
            </w:r>
          </w:p>
        </w:tc>
        <w:tc>
          <w:tcPr>
            <w:tcW w:w="6295" w:type="dxa"/>
          </w:tcPr>
          <w:p w14:paraId="56273FEF" w14:textId="77777777" w:rsidR="004E4318" w:rsidRDefault="004E4318" w:rsidP="004A3799">
            <w:pPr>
              <w:pStyle w:val="BodyText"/>
              <w:spacing w:before="0"/>
            </w:pPr>
          </w:p>
        </w:tc>
      </w:tr>
      <w:tr w:rsidR="004E4318" w14:paraId="3AC23953" w14:textId="77777777" w:rsidTr="00FE7620">
        <w:tc>
          <w:tcPr>
            <w:tcW w:w="444" w:type="dxa"/>
          </w:tcPr>
          <w:p w14:paraId="586E55DF" w14:textId="77777777" w:rsidR="004E4318" w:rsidRPr="004E4318" w:rsidRDefault="004E4318" w:rsidP="004A3799">
            <w:pPr>
              <w:pStyle w:val="ListNumbers"/>
              <w:spacing w:before="0"/>
            </w:pPr>
          </w:p>
        </w:tc>
        <w:tc>
          <w:tcPr>
            <w:tcW w:w="2503" w:type="dxa"/>
          </w:tcPr>
          <w:p w14:paraId="1BE131FE" w14:textId="77777777" w:rsidR="004E4318" w:rsidRDefault="004A3799" w:rsidP="004A3799">
            <w:pPr>
              <w:pStyle w:val="BodyText"/>
              <w:spacing w:before="0"/>
            </w:pPr>
            <w:r>
              <w:t>Company Website</w:t>
            </w:r>
          </w:p>
        </w:tc>
        <w:tc>
          <w:tcPr>
            <w:tcW w:w="6295" w:type="dxa"/>
          </w:tcPr>
          <w:p w14:paraId="294798EB" w14:textId="77777777" w:rsidR="004E4318" w:rsidRDefault="004E4318" w:rsidP="004A3799">
            <w:pPr>
              <w:pStyle w:val="BodyText"/>
              <w:spacing w:before="0"/>
            </w:pPr>
          </w:p>
        </w:tc>
      </w:tr>
      <w:tr w:rsidR="00E81234" w14:paraId="6FD72ABC" w14:textId="77777777" w:rsidTr="00FE7620">
        <w:tc>
          <w:tcPr>
            <w:tcW w:w="444" w:type="dxa"/>
          </w:tcPr>
          <w:p w14:paraId="52F0592D" w14:textId="77777777" w:rsidR="00E81234" w:rsidRPr="004E4318" w:rsidRDefault="00E81234" w:rsidP="004A3799">
            <w:pPr>
              <w:pStyle w:val="ListNumbers"/>
              <w:spacing w:before="0"/>
            </w:pPr>
          </w:p>
        </w:tc>
        <w:tc>
          <w:tcPr>
            <w:tcW w:w="2503" w:type="dxa"/>
          </w:tcPr>
          <w:p w14:paraId="4C567609" w14:textId="77777777" w:rsidR="00AC543C" w:rsidRDefault="00E81234" w:rsidP="004A3799">
            <w:pPr>
              <w:pStyle w:val="BodyText"/>
              <w:spacing w:before="0"/>
            </w:pPr>
            <w:r>
              <w:t xml:space="preserve">Main Contact Name, </w:t>
            </w:r>
          </w:p>
          <w:p w14:paraId="57E386D4" w14:textId="5852E69F" w:rsidR="00AC543C" w:rsidRDefault="00AC543C" w:rsidP="004A3799">
            <w:pPr>
              <w:pStyle w:val="BodyText"/>
              <w:spacing w:before="0"/>
            </w:pPr>
            <w:r>
              <w:t xml:space="preserve">Branch Office </w:t>
            </w:r>
            <w:r w:rsidR="00E81234">
              <w:t xml:space="preserve">Address, </w:t>
            </w:r>
          </w:p>
          <w:p w14:paraId="6999F49A" w14:textId="4EB85672" w:rsidR="00E81234" w:rsidRDefault="00E81234" w:rsidP="004A3799">
            <w:pPr>
              <w:pStyle w:val="BodyText"/>
              <w:spacing w:before="0"/>
            </w:pPr>
            <w:r>
              <w:t>Telephone Number and e-mail</w:t>
            </w:r>
          </w:p>
        </w:tc>
        <w:tc>
          <w:tcPr>
            <w:tcW w:w="6295" w:type="dxa"/>
          </w:tcPr>
          <w:p w14:paraId="5249AF4E" w14:textId="77777777" w:rsidR="00E81234" w:rsidRDefault="00E81234" w:rsidP="004A3799">
            <w:pPr>
              <w:pStyle w:val="BodyText"/>
              <w:spacing w:before="0"/>
            </w:pPr>
          </w:p>
        </w:tc>
      </w:tr>
    </w:tbl>
    <w:p w14:paraId="18F4738F" w14:textId="35636A7C" w:rsidR="004E4318" w:rsidRDefault="004A3799" w:rsidP="004A3799">
      <w:pPr>
        <w:pStyle w:val="Heading1"/>
      </w:pPr>
      <w:r>
        <w:t xml:space="preserve">Type of Business </w:t>
      </w:r>
      <w:proofErr w:type="spellStart"/>
      <w:r w:rsidR="00EF4372">
        <w:t>Organisation</w:t>
      </w:r>
      <w:proofErr w:type="spellEnd"/>
    </w:p>
    <w:p w14:paraId="7501FBD4" w14:textId="77777777" w:rsidR="004A3799" w:rsidRDefault="004A3799" w:rsidP="00A12F9D">
      <w:pPr>
        <w:pStyle w:val="Heading2"/>
      </w:pPr>
      <w:r>
        <w:t>CORPORATION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4214"/>
        <w:gridCol w:w="4585"/>
      </w:tblGrid>
      <w:tr w:rsidR="004A3799" w14:paraId="0A873926" w14:textId="77777777" w:rsidTr="00FE7620">
        <w:tc>
          <w:tcPr>
            <w:tcW w:w="443" w:type="dxa"/>
          </w:tcPr>
          <w:p w14:paraId="6826EDC6" w14:textId="77777777" w:rsidR="004A3799" w:rsidRPr="004E4318" w:rsidRDefault="004A3799" w:rsidP="005E71C7">
            <w:pPr>
              <w:pStyle w:val="ListNumbers"/>
              <w:numPr>
                <w:ilvl w:val="0"/>
                <w:numId w:val="12"/>
              </w:numPr>
              <w:spacing w:before="0"/>
            </w:pPr>
          </w:p>
        </w:tc>
        <w:tc>
          <w:tcPr>
            <w:tcW w:w="4214" w:type="dxa"/>
          </w:tcPr>
          <w:p w14:paraId="387CA537" w14:textId="41F8ED84" w:rsidR="004A3799" w:rsidRDefault="004A3799">
            <w:pPr>
              <w:pStyle w:val="BodyText"/>
              <w:spacing w:before="0"/>
            </w:pPr>
            <w:r>
              <w:t xml:space="preserve">Location of </w:t>
            </w:r>
            <w:r w:rsidR="00AC1D64">
              <w:t>C</w:t>
            </w:r>
            <w:r>
              <w:t>orporation</w:t>
            </w:r>
          </w:p>
        </w:tc>
        <w:tc>
          <w:tcPr>
            <w:tcW w:w="4585" w:type="dxa"/>
          </w:tcPr>
          <w:p w14:paraId="20DAF21E" w14:textId="77777777" w:rsidR="004A3799" w:rsidRDefault="004A3799" w:rsidP="000713CC">
            <w:pPr>
              <w:pStyle w:val="BodyText"/>
              <w:spacing w:before="0"/>
            </w:pPr>
          </w:p>
        </w:tc>
      </w:tr>
      <w:tr w:rsidR="004A3799" w14:paraId="4250323B" w14:textId="77777777" w:rsidTr="00FE7620">
        <w:tc>
          <w:tcPr>
            <w:tcW w:w="443" w:type="dxa"/>
          </w:tcPr>
          <w:p w14:paraId="00A82EE4" w14:textId="77777777" w:rsidR="004A3799" w:rsidRPr="004E4318" w:rsidRDefault="004A3799" w:rsidP="000713CC">
            <w:pPr>
              <w:pStyle w:val="ListNumbers"/>
              <w:spacing w:before="0"/>
            </w:pPr>
          </w:p>
        </w:tc>
        <w:tc>
          <w:tcPr>
            <w:tcW w:w="4214" w:type="dxa"/>
          </w:tcPr>
          <w:p w14:paraId="4F1B8A43" w14:textId="05BCABF6" w:rsidR="004A3799" w:rsidRDefault="004A3799" w:rsidP="000713CC">
            <w:pPr>
              <w:pStyle w:val="BodyText"/>
              <w:spacing w:before="0"/>
            </w:pPr>
            <w:r>
              <w:t xml:space="preserve">Date of </w:t>
            </w:r>
            <w:r w:rsidR="00AC1D64">
              <w:t>C</w:t>
            </w:r>
            <w:r>
              <w:t>orporation</w:t>
            </w:r>
          </w:p>
        </w:tc>
        <w:tc>
          <w:tcPr>
            <w:tcW w:w="4585" w:type="dxa"/>
          </w:tcPr>
          <w:p w14:paraId="6E941756" w14:textId="77777777" w:rsidR="004A3799" w:rsidRDefault="004A3799" w:rsidP="000713CC">
            <w:pPr>
              <w:pStyle w:val="BodyText"/>
              <w:spacing w:before="0"/>
            </w:pPr>
          </w:p>
        </w:tc>
      </w:tr>
      <w:tr w:rsidR="004A3CCA" w14:paraId="79E0E2CA" w14:textId="77777777" w:rsidTr="00FE7620">
        <w:tc>
          <w:tcPr>
            <w:tcW w:w="443" w:type="dxa"/>
          </w:tcPr>
          <w:p w14:paraId="19A3E22B" w14:textId="77777777" w:rsidR="004A3CCA" w:rsidRPr="004E4318" w:rsidRDefault="004A3CCA" w:rsidP="000713CC">
            <w:pPr>
              <w:pStyle w:val="ListNumbers"/>
              <w:spacing w:before="0"/>
            </w:pPr>
          </w:p>
        </w:tc>
        <w:tc>
          <w:tcPr>
            <w:tcW w:w="4214" w:type="dxa"/>
          </w:tcPr>
          <w:p w14:paraId="3F285234" w14:textId="36EA2EE9" w:rsidR="004A3CCA" w:rsidRDefault="00DD530C" w:rsidP="00D84887">
            <w:pPr>
              <w:pStyle w:val="BodyText"/>
              <w:spacing w:before="0"/>
            </w:pPr>
            <w:r>
              <w:t xml:space="preserve">Chief Executive (or equivalent) </w:t>
            </w:r>
            <w:r w:rsidR="004A3CCA">
              <w:t>Officer</w:t>
            </w:r>
            <w:r>
              <w:t xml:space="preserve">’s </w:t>
            </w:r>
            <w:r w:rsidR="004A3CCA">
              <w:t>Name</w:t>
            </w:r>
          </w:p>
        </w:tc>
        <w:tc>
          <w:tcPr>
            <w:tcW w:w="4585" w:type="dxa"/>
          </w:tcPr>
          <w:p w14:paraId="08E672C8" w14:textId="77777777" w:rsidR="004A3CCA" w:rsidRDefault="004A3CCA" w:rsidP="000713CC">
            <w:pPr>
              <w:pStyle w:val="BodyText"/>
              <w:spacing w:before="0"/>
            </w:pPr>
          </w:p>
          <w:p w14:paraId="0BCE06A0" w14:textId="77777777" w:rsidR="004A3CCA" w:rsidRDefault="004A3CCA" w:rsidP="000713CC">
            <w:pPr>
              <w:pStyle w:val="BodyText"/>
              <w:spacing w:before="0"/>
            </w:pPr>
          </w:p>
        </w:tc>
      </w:tr>
      <w:tr w:rsidR="00963875" w14:paraId="797D99E4" w14:textId="77777777" w:rsidTr="00FE7620">
        <w:tc>
          <w:tcPr>
            <w:tcW w:w="443" w:type="dxa"/>
          </w:tcPr>
          <w:p w14:paraId="3D5BAFBB" w14:textId="77777777" w:rsidR="00963875" w:rsidRPr="004E4318" w:rsidRDefault="00963875" w:rsidP="000713CC">
            <w:pPr>
              <w:pStyle w:val="ListNumbers"/>
              <w:spacing w:before="0"/>
            </w:pPr>
          </w:p>
        </w:tc>
        <w:tc>
          <w:tcPr>
            <w:tcW w:w="8799" w:type="dxa"/>
            <w:gridSpan w:val="2"/>
          </w:tcPr>
          <w:p w14:paraId="611210D8" w14:textId="5116716B" w:rsidR="00AC1D64" w:rsidRDefault="00AC1D64">
            <w:pPr>
              <w:pStyle w:val="BodyText"/>
              <w:spacing w:before="0"/>
            </w:pPr>
            <w:r>
              <w:t xml:space="preserve">Does the company have </w:t>
            </w:r>
            <w:r w:rsidR="00963875" w:rsidRPr="00FD6BE1">
              <w:t>Perpetual Corporate Existence</w:t>
            </w:r>
            <w:r w:rsidR="00963875">
              <w:t xml:space="preserve">? </w:t>
            </w:r>
            <w:r>
              <w:t>___ YES   ___ NO</w:t>
            </w:r>
          </w:p>
          <w:p w14:paraId="01717AB8" w14:textId="6509E85D" w:rsidR="00963875" w:rsidRPr="00FD6BE1" w:rsidRDefault="00AC1D64">
            <w:pPr>
              <w:pStyle w:val="BodyText"/>
              <w:spacing w:before="0"/>
            </w:pPr>
            <w:r>
              <w:t>If NO What is the end date of the Company?</w:t>
            </w:r>
            <w:r w:rsidR="00963875">
              <w:t xml:space="preserve"> </w:t>
            </w:r>
          </w:p>
        </w:tc>
      </w:tr>
      <w:tr w:rsidR="00963875" w14:paraId="0B3A6F73" w14:textId="77777777" w:rsidTr="00FE7620">
        <w:tc>
          <w:tcPr>
            <w:tcW w:w="443" w:type="dxa"/>
          </w:tcPr>
          <w:p w14:paraId="6285B0BF" w14:textId="77777777" w:rsidR="00963875" w:rsidRPr="004E4318" w:rsidRDefault="00963875" w:rsidP="000713CC">
            <w:pPr>
              <w:pStyle w:val="ListNumbers"/>
              <w:spacing w:before="0"/>
            </w:pPr>
          </w:p>
        </w:tc>
        <w:tc>
          <w:tcPr>
            <w:tcW w:w="4214" w:type="dxa"/>
          </w:tcPr>
          <w:p w14:paraId="3DDA6A93" w14:textId="77777777" w:rsidR="00963875" w:rsidRDefault="00963875" w:rsidP="000713CC">
            <w:pPr>
              <w:pStyle w:val="BodyText"/>
              <w:spacing w:before="0"/>
            </w:pPr>
            <w:r>
              <w:t>Parent Company, if any</w:t>
            </w:r>
          </w:p>
        </w:tc>
        <w:tc>
          <w:tcPr>
            <w:tcW w:w="4585" w:type="dxa"/>
          </w:tcPr>
          <w:p w14:paraId="7F376569" w14:textId="77777777" w:rsidR="00963875" w:rsidRDefault="00963875" w:rsidP="000713CC">
            <w:pPr>
              <w:pStyle w:val="BodyText"/>
              <w:spacing w:before="0"/>
            </w:pPr>
          </w:p>
        </w:tc>
      </w:tr>
      <w:tr w:rsidR="00963875" w14:paraId="398A41E5" w14:textId="77777777" w:rsidTr="00FE7620">
        <w:tc>
          <w:tcPr>
            <w:tcW w:w="443" w:type="dxa"/>
          </w:tcPr>
          <w:p w14:paraId="5BD23D75" w14:textId="77777777" w:rsidR="00963875" w:rsidRPr="004E4318" w:rsidRDefault="00963875" w:rsidP="000713CC">
            <w:pPr>
              <w:pStyle w:val="ListNumbers"/>
              <w:spacing w:before="0"/>
            </w:pPr>
          </w:p>
        </w:tc>
        <w:tc>
          <w:tcPr>
            <w:tcW w:w="4214" w:type="dxa"/>
          </w:tcPr>
          <w:p w14:paraId="2B8C9190" w14:textId="48243776" w:rsidR="00963875" w:rsidRDefault="00963875" w:rsidP="00D84887">
            <w:pPr>
              <w:pStyle w:val="BodyText"/>
              <w:spacing w:before="0"/>
            </w:pPr>
            <w:r>
              <w:t>Parent Company Location and date of Incorporation</w:t>
            </w:r>
          </w:p>
        </w:tc>
        <w:tc>
          <w:tcPr>
            <w:tcW w:w="4585" w:type="dxa"/>
          </w:tcPr>
          <w:p w14:paraId="4AB915E8" w14:textId="77777777" w:rsidR="00963875" w:rsidRDefault="00963875" w:rsidP="000713CC">
            <w:pPr>
              <w:pStyle w:val="BodyText"/>
              <w:spacing w:before="0"/>
            </w:pPr>
          </w:p>
        </w:tc>
      </w:tr>
    </w:tbl>
    <w:p w14:paraId="5315E752" w14:textId="77777777" w:rsidR="00005DDF" w:rsidRDefault="00005DDF" w:rsidP="00A12F9D">
      <w:pPr>
        <w:pStyle w:val="Heading2"/>
      </w:pPr>
      <w:r>
        <w:t>PARTNERSHIP/LIMITED PARTNERSHIP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0"/>
        <w:gridCol w:w="3060"/>
        <w:gridCol w:w="1449"/>
        <w:gridCol w:w="4509"/>
      </w:tblGrid>
      <w:tr w:rsidR="00A12F9D" w14:paraId="73529D18" w14:textId="77777777" w:rsidTr="00A12F9D">
        <w:tc>
          <w:tcPr>
            <w:tcW w:w="450" w:type="dxa"/>
          </w:tcPr>
          <w:p w14:paraId="0A580EB5" w14:textId="77777777" w:rsidR="00005DDF" w:rsidRPr="004E4318" w:rsidRDefault="00005DDF" w:rsidP="005E71C7">
            <w:pPr>
              <w:pStyle w:val="ListNumbers"/>
              <w:numPr>
                <w:ilvl w:val="0"/>
                <w:numId w:val="13"/>
              </w:numPr>
              <w:spacing w:before="0"/>
            </w:pPr>
          </w:p>
        </w:tc>
        <w:tc>
          <w:tcPr>
            <w:tcW w:w="3060" w:type="dxa"/>
          </w:tcPr>
          <w:p w14:paraId="6F38E807" w14:textId="77777777" w:rsidR="00005DDF" w:rsidRDefault="00A12F9D" w:rsidP="00A12F9D">
            <w:pPr>
              <w:pStyle w:val="BodyText"/>
              <w:spacing w:before="0"/>
            </w:pPr>
            <w:r>
              <w:t>Location Partnership Formed</w:t>
            </w:r>
          </w:p>
        </w:tc>
        <w:tc>
          <w:tcPr>
            <w:tcW w:w="5958" w:type="dxa"/>
            <w:gridSpan w:val="2"/>
          </w:tcPr>
          <w:p w14:paraId="752A502C" w14:textId="77777777" w:rsidR="00005DDF" w:rsidRDefault="00005DDF" w:rsidP="000713CC">
            <w:pPr>
              <w:pStyle w:val="BodyText"/>
              <w:spacing w:before="0"/>
            </w:pPr>
          </w:p>
        </w:tc>
      </w:tr>
      <w:tr w:rsidR="00A12F9D" w14:paraId="4311255E" w14:textId="77777777" w:rsidTr="00A12F9D">
        <w:tc>
          <w:tcPr>
            <w:tcW w:w="450" w:type="dxa"/>
          </w:tcPr>
          <w:p w14:paraId="43619E53" w14:textId="77777777" w:rsidR="00005DDF" w:rsidRPr="004E4318" w:rsidRDefault="00005DDF" w:rsidP="000713CC">
            <w:pPr>
              <w:pStyle w:val="ListNumbers"/>
              <w:spacing w:before="0"/>
            </w:pPr>
          </w:p>
        </w:tc>
        <w:tc>
          <w:tcPr>
            <w:tcW w:w="3060" w:type="dxa"/>
          </w:tcPr>
          <w:p w14:paraId="1303B2B1" w14:textId="77777777" w:rsidR="00005DDF" w:rsidRDefault="00005DDF" w:rsidP="00A12F9D">
            <w:pPr>
              <w:pStyle w:val="BodyText"/>
              <w:spacing w:before="0"/>
            </w:pPr>
            <w:r>
              <w:t xml:space="preserve">Date of </w:t>
            </w:r>
            <w:r w:rsidR="00A12F9D">
              <w:t>Formation</w:t>
            </w:r>
          </w:p>
        </w:tc>
        <w:tc>
          <w:tcPr>
            <w:tcW w:w="5958" w:type="dxa"/>
            <w:gridSpan w:val="2"/>
          </w:tcPr>
          <w:p w14:paraId="0FEAF04B" w14:textId="77777777" w:rsidR="00005DDF" w:rsidRDefault="00005DDF" w:rsidP="000713CC">
            <w:pPr>
              <w:pStyle w:val="BodyText"/>
              <w:spacing w:before="0"/>
            </w:pPr>
          </w:p>
        </w:tc>
      </w:tr>
      <w:tr w:rsidR="00A12F9D" w14:paraId="2C0E9D9D" w14:textId="77777777" w:rsidTr="00A12F9D">
        <w:tc>
          <w:tcPr>
            <w:tcW w:w="450" w:type="dxa"/>
          </w:tcPr>
          <w:p w14:paraId="03D362DD" w14:textId="77777777" w:rsidR="00A12F9D" w:rsidRPr="004E4318" w:rsidRDefault="00A12F9D" w:rsidP="000713CC">
            <w:pPr>
              <w:pStyle w:val="ListNumbers"/>
              <w:spacing w:before="0"/>
            </w:pPr>
          </w:p>
        </w:tc>
        <w:tc>
          <w:tcPr>
            <w:tcW w:w="3060" w:type="dxa"/>
          </w:tcPr>
          <w:p w14:paraId="5F847859" w14:textId="77777777" w:rsidR="00A12F9D" w:rsidRDefault="00A12F9D" w:rsidP="00A12F9D">
            <w:pPr>
              <w:pStyle w:val="BodyText"/>
              <w:spacing w:before="0"/>
            </w:pPr>
            <w:r>
              <w:t>Term of Partnership</w:t>
            </w:r>
          </w:p>
        </w:tc>
        <w:tc>
          <w:tcPr>
            <w:tcW w:w="5958" w:type="dxa"/>
            <w:gridSpan w:val="2"/>
          </w:tcPr>
          <w:p w14:paraId="7809D3C8" w14:textId="77777777" w:rsidR="00A12F9D" w:rsidRDefault="00A12F9D" w:rsidP="000713CC">
            <w:pPr>
              <w:pStyle w:val="BodyText"/>
              <w:spacing w:before="0"/>
            </w:pPr>
          </w:p>
        </w:tc>
      </w:tr>
      <w:tr w:rsidR="00A12F9D" w14:paraId="3D033EB5" w14:textId="77777777" w:rsidTr="000713CC">
        <w:tc>
          <w:tcPr>
            <w:tcW w:w="450" w:type="dxa"/>
          </w:tcPr>
          <w:p w14:paraId="47C1508C" w14:textId="77777777" w:rsidR="00A12F9D" w:rsidRPr="004E4318" w:rsidRDefault="00A12F9D" w:rsidP="000713CC">
            <w:pPr>
              <w:pStyle w:val="ListNumbers"/>
              <w:spacing w:before="0"/>
            </w:pPr>
          </w:p>
        </w:tc>
        <w:tc>
          <w:tcPr>
            <w:tcW w:w="9018" w:type="dxa"/>
            <w:gridSpan w:val="3"/>
          </w:tcPr>
          <w:p w14:paraId="5E3BF3C2" w14:textId="3070977D" w:rsidR="00A12F9D" w:rsidRDefault="00A12F9D" w:rsidP="00D84887">
            <w:pPr>
              <w:pStyle w:val="BodyText"/>
              <w:spacing w:before="0"/>
            </w:pPr>
            <w:r>
              <w:t>Partners' Names, Addresses and Interests Held</w:t>
            </w:r>
          </w:p>
        </w:tc>
      </w:tr>
      <w:tr w:rsidR="00A12F9D" w14:paraId="53B6AAEA" w14:textId="77777777" w:rsidTr="000713C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96871" w14:textId="77777777" w:rsidR="00A12F9D" w:rsidRPr="004E4318" w:rsidRDefault="00A12F9D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3D9" w14:textId="77777777" w:rsidR="00A12F9D" w:rsidRDefault="00A12F9D" w:rsidP="000713CC">
            <w:pPr>
              <w:pStyle w:val="BodyText"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301" w14:textId="77777777" w:rsidR="00A12F9D" w:rsidRDefault="00A12F9D" w:rsidP="000713CC">
            <w:pPr>
              <w:pStyle w:val="BodyText"/>
              <w:spacing w:before="0"/>
            </w:pPr>
          </w:p>
        </w:tc>
      </w:tr>
      <w:tr w:rsidR="00A12F9D" w14:paraId="1DABD3A3" w14:textId="77777777" w:rsidTr="000713CC"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7ACC6" w14:textId="77777777" w:rsidR="00A12F9D" w:rsidRPr="004E4318" w:rsidRDefault="00A12F9D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F2A3" w14:textId="77777777" w:rsidR="00A12F9D" w:rsidRDefault="00A12F9D" w:rsidP="000713CC">
            <w:pPr>
              <w:pStyle w:val="BodyText"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E5E" w14:textId="77777777" w:rsidR="00A12F9D" w:rsidRDefault="00A12F9D" w:rsidP="000713CC">
            <w:pPr>
              <w:pStyle w:val="BodyText"/>
              <w:spacing w:before="0"/>
            </w:pPr>
          </w:p>
        </w:tc>
      </w:tr>
      <w:tr w:rsidR="00A12F9D" w14:paraId="2018A549" w14:textId="77777777" w:rsidTr="000713CC"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2E37D" w14:textId="77777777" w:rsidR="00A12F9D" w:rsidRPr="004E4318" w:rsidRDefault="00A12F9D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12FF" w14:textId="77777777" w:rsidR="00A12F9D" w:rsidRDefault="00A12F9D" w:rsidP="000713CC">
            <w:pPr>
              <w:pStyle w:val="BodyText"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948" w14:textId="77777777" w:rsidR="00A12F9D" w:rsidRDefault="00A12F9D" w:rsidP="000713CC">
            <w:pPr>
              <w:pStyle w:val="BodyText"/>
              <w:spacing w:before="0"/>
            </w:pPr>
          </w:p>
        </w:tc>
      </w:tr>
      <w:tr w:rsidR="00A12F9D" w14:paraId="03B3D86B" w14:textId="77777777" w:rsidTr="000713CC"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AB2C" w14:textId="77777777" w:rsidR="00A12F9D" w:rsidRPr="004E4318" w:rsidRDefault="00A12F9D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A606" w14:textId="77777777" w:rsidR="00A12F9D" w:rsidRPr="007450DD" w:rsidRDefault="00A12F9D" w:rsidP="000713CC">
            <w:pPr>
              <w:pStyle w:val="BodyText"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3BE0" w14:textId="77777777" w:rsidR="00A12F9D" w:rsidRDefault="00A12F9D" w:rsidP="000713CC">
            <w:pPr>
              <w:pStyle w:val="BodyText"/>
              <w:spacing w:before="0"/>
            </w:pPr>
          </w:p>
        </w:tc>
      </w:tr>
    </w:tbl>
    <w:p w14:paraId="258244C2" w14:textId="77777777" w:rsidR="00005DDF" w:rsidRPr="00A12F9D" w:rsidRDefault="00A12F9D" w:rsidP="00A12F9D">
      <w:pPr>
        <w:pStyle w:val="Heading2"/>
      </w:pPr>
      <w:r>
        <w:t>SOLE PROPRIETORSHIP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4412"/>
        <w:gridCol w:w="4387"/>
      </w:tblGrid>
      <w:tr w:rsidR="00A12F9D" w14:paraId="5DE9182B" w14:textId="77777777" w:rsidTr="00FE7620">
        <w:tc>
          <w:tcPr>
            <w:tcW w:w="443" w:type="dxa"/>
          </w:tcPr>
          <w:p w14:paraId="11948FAF" w14:textId="77777777" w:rsidR="00A12F9D" w:rsidRPr="004E4318" w:rsidRDefault="00A12F9D" w:rsidP="005E71C7">
            <w:pPr>
              <w:pStyle w:val="ListNumbers"/>
              <w:numPr>
                <w:ilvl w:val="0"/>
                <w:numId w:val="14"/>
              </w:numPr>
              <w:spacing w:before="0"/>
            </w:pPr>
          </w:p>
        </w:tc>
        <w:tc>
          <w:tcPr>
            <w:tcW w:w="4412" w:type="dxa"/>
          </w:tcPr>
          <w:p w14:paraId="0B58F1D0" w14:textId="77777777" w:rsidR="00A12F9D" w:rsidRDefault="00A12F9D" w:rsidP="000713CC">
            <w:pPr>
              <w:pStyle w:val="BodyText"/>
              <w:spacing w:before="0"/>
            </w:pPr>
            <w:r>
              <w:t>Years in Business:</w:t>
            </w:r>
          </w:p>
        </w:tc>
        <w:tc>
          <w:tcPr>
            <w:tcW w:w="4387" w:type="dxa"/>
          </w:tcPr>
          <w:p w14:paraId="6E4165BE" w14:textId="77777777" w:rsidR="00A12F9D" w:rsidRDefault="00A12F9D" w:rsidP="000713CC">
            <w:pPr>
              <w:pStyle w:val="BodyText"/>
              <w:spacing w:before="0"/>
            </w:pPr>
          </w:p>
        </w:tc>
      </w:tr>
      <w:tr w:rsidR="00C178F3" w14:paraId="1C3BB1A6" w14:textId="77777777" w:rsidTr="00FE7620">
        <w:tc>
          <w:tcPr>
            <w:tcW w:w="443" w:type="dxa"/>
          </w:tcPr>
          <w:p w14:paraId="5251040F" w14:textId="77777777" w:rsidR="00C178F3" w:rsidRPr="004E4318" w:rsidRDefault="00C178F3" w:rsidP="000713CC">
            <w:pPr>
              <w:pStyle w:val="ListNumbers"/>
              <w:spacing w:before="0"/>
            </w:pPr>
          </w:p>
        </w:tc>
        <w:tc>
          <w:tcPr>
            <w:tcW w:w="8799" w:type="dxa"/>
            <w:gridSpan w:val="2"/>
          </w:tcPr>
          <w:p w14:paraId="09159682" w14:textId="77777777" w:rsidR="00C178F3" w:rsidRDefault="00C178F3" w:rsidP="00C178F3">
            <w:pPr>
              <w:pStyle w:val="BodyText"/>
              <w:spacing w:before="0"/>
            </w:pPr>
            <w:r>
              <w:t>Name(s) under which you do business:</w:t>
            </w:r>
          </w:p>
        </w:tc>
      </w:tr>
      <w:tr w:rsidR="00C178F3" w14:paraId="35804001" w14:textId="77777777" w:rsidTr="00FE7620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AFE87" w14:textId="77777777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56FC" w14:textId="77777777" w:rsidR="00C178F3" w:rsidRDefault="00C178F3" w:rsidP="000713CC">
            <w:pPr>
              <w:pStyle w:val="BodyText"/>
              <w:spacing w:before="0"/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880" w14:textId="77777777" w:rsidR="00C178F3" w:rsidRDefault="00C178F3" w:rsidP="000713CC">
            <w:pPr>
              <w:pStyle w:val="BodyText"/>
              <w:spacing w:before="0"/>
            </w:pPr>
          </w:p>
        </w:tc>
      </w:tr>
      <w:tr w:rsidR="00C178F3" w14:paraId="27D18049" w14:textId="77777777" w:rsidTr="00FE7620"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44779" w14:textId="77777777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004" w14:textId="77777777" w:rsidR="00C178F3" w:rsidRDefault="00C178F3" w:rsidP="000713CC">
            <w:pPr>
              <w:pStyle w:val="BodyText"/>
              <w:spacing w:before="0"/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919" w14:textId="77777777" w:rsidR="00C178F3" w:rsidRDefault="00C178F3" w:rsidP="000713CC">
            <w:pPr>
              <w:pStyle w:val="BodyText"/>
              <w:spacing w:before="0"/>
            </w:pPr>
          </w:p>
        </w:tc>
      </w:tr>
      <w:tr w:rsidR="0073661E" w14:paraId="6FB767AD" w14:textId="77777777" w:rsidTr="0019274F"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6D8CE" w14:textId="77777777" w:rsidR="0073661E" w:rsidRPr="004E4318" w:rsidRDefault="0073661E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1806" w14:textId="77777777" w:rsidR="0073661E" w:rsidRDefault="0073661E" w:rsidP="000713CC">
            <w:pPr>
              <w:pStyle w:val="BodyText"/>
              <w:spacing w:before="0"/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911" w14:textId="77777777" w:rsidR="0073661E" w:rsidRDefault="0073661E" w:rsidP="000713CC">
            <w:pPr>
              <w:pStyle w:val="BodyText"/>
              <w:spacing w:before="0"/>
            </w:pPr>
          </w:p>
        </w:tc>
      </w:tr>
      <w:tr w:rsidR="0073661E" w14:paraId="14D04BA6" w14:textId="77777777" w:rsidTr="0019274F"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037" w14:textId="77777777" w:rsidR="0073661E" w:rsidRPr="004E4318" w:rsidRDefault="0073661E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31A" w14:textId="77777777" w:rsidR="0073661E" w:rsidRDefault="0073661E" w:rsidP="000713CC">
            <w:pPr>
              <w:pStyle w:val="BodyText"/>
              <w:spacing w:before="0"/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D1C" w14:textId="77777777" w:rsidR="0073661E" w:rsidRDefault="0073661E" w:rsidP="000713CC">
            <w:pPr>
              <w:pStyle w:val="BodyText"/>
              <w:spacing w:before="0"/>
            </w:pPr>
          </w:p>
        </w:tc>
      </w:tr>
    </w:tbl>
    <w:p w14:paraId="70F60DA5" w14:textId="77777777" w:rsidR="00904786" w:rsidRDefault="00223F8B" w:rsidP="00C178F3">
      <w:pPr>
        <w:pStyle w:val="Heading2"/>
      </w:pPr>
      <w:proofErr w:type="gramStart"/>
      <w:r>
        <w:lastRenderedPageBreak/>
        <w:t>country</w:t>
      </w:r>
      <w:r w:rsidR="00C178F3">
        <w:t>(</w:t>
      </w:r>
      <w:proofErr w:type="gramEnd"/>
      <w:r>
        <w:t>ie</w:t>
      </w:r>
      <w:r w:rsidR="00C178F3">
        <w:t>S) IN WHICH LICENSED TO DO BUSINESS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4407"/>
        <w:gridCol w:w="4392"/>
      </w:tblGrid>
      <w:tr w:rsidR="00C178F3" w14:paraId="7B0B41C8" w14:textId="77777777" w:rsidTr="00FE7620">
        <w:tc>
          <w:tcPr>
            <w:tcW w:w="443" w:type="dxa"/>
          </w:tcPr>
          <w:p w14:paraId="2A765FF7" w14:textId="77777777" w:rsidR="00C178F3" w:rsidRPr="004E4318" w:rsidRDefault="00C178F3" w:rsidP="005E71C7">
            <w:pPr>
              <w:pStyle w:val="ListNumbers"/>
              <w:numPr>
                <w:ilvl w:val="0"/>
                <w:numId w:val="15"/>
              </w:numPr>
              <w:spacing w:before="0"/>
            </w:pPr>
          </w:p>
        </w:tc>
        <w:tc>
          <w:tcPr>
            <w:tcW w:w="8799" w:type="dxa"/>
            <w:gridSpan w:val="2"/>
          </w:tcPr>
          <w:p w14:paraId="1A4C454C" w14:textId="77777777" w:rsidR="00C178F3" w:rsidRDefault="00C178F3" w:rsidP="00223F8B">
            <w:pPr>
              <w:pStyle w:val="BodyText"/>
              <w:spacing w:before="0"/>
            </w:pPr>
            <w:r>
              <w:t xml:space="preserve">National/Nationwide or List </w:t>
            </w:r>
            <w:r w:rsidR="00223F8B">
              <w:t>Countries</w:t>
            </w:r>
            <w:r>
              <w:t>:</w:t>
            </w:r>
          </w:p>
        </w:tc>
      </w:tr>
      <w:tr w:rsidR="00C178F3" w14:paraId="7F1ABBFB" w14:textId="77777777" w:rsidTr="00FE7620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7994D" w14:textId="77777777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4B8" w14:textId="77777777" w:rsidR="00C178F3" w:rsidRDefault="00C178F3" w:rsidP="000713CC">
            <w:pPr>
              <w:pStyle w:val="BodyText"/>
              <w:spacing w:before="0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986" w14:textId="77777777" w:rsidR="00C178F3" w:rsidRDefault="00C178F3" w:rsidP="000713CC">
            <w:pPr>
              <w:pStyle w:val="BodyText"/>
              <w:spacing w:before="0"/>
            </w:pPr>
          </w:p>
        </w:tc>
      </w:tr>
      <w:tr w:rsidR="00C178F3" w14:paraId="29C0DBDE" w14:textId="77777777" w:rsidTr="00FE7620"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A9860" w14:textId="77777777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F06" w14:textId="77777777" w:rsidR="00C178F3" w:rsidRDefault="00C178F3" w:rsidP="000713CC">
            <w:pPr>
              <w:pStyle w:val="BodyText"/>
              <w:spacing w:before="0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EBFB" w14:textId="77777777" w:rsidR="00C178F3" w:rsidRDefault="00C178F3" w:rsidP="000713CC">
            <w:pPr>
              <w:pStyle w:val="BodyText"/>
              <w:spacing w:before="0"/>
            </w:pPr>
          </w:p>
        </w:tc>
      </w:tr>
      <w:tr w:rsidR="00C178F3" w14:paraId="25A11261" w14:textId="77777777" w:rsidTr="00FE7620"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ABC3" w14:textId="77777777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90E" w14:textId="77777777" w:rsidR="00C178F3" w:rsidRDefault="00C178F3" w:rsidP="000713CC">
            <w:pPr>
              <w:pStyle w:val="BodyText"/>
              <w:spacing w:before="0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8988" w14:textId="77777777" w:rsidR="00C178F3" w:rsidRDefault="00C178F3" w:rsidP="000713CC">
            <w:pPr>
              <w:pStyle w:val="BodyText"/>
              <w:spacing w:before="0"/>
            </w:pPr>
          </w:p>
        </w:tc>
      </w:tr>
      <w:tr w:rsidR="00C178F3" w14:paraId="7696C2A1" w14:textId="77777777" w:rsidTr="00FE7620"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357" w14:textId="29C98493" w:rsidR="00C178F3" w:rsidRPr="004E4318" w:rsidRDefault="00C178F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ABF" w14:textId="77777777" w:rsidR="00C178F3" w:rsidRPr="007450DD" w:rsidRDefault="00C178F3" w:rsidP="000713CC">
            <w:pPr>
              <w:pStyle w:val="BodyText"/>
              <w:spacing w:before="0"/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FCB" w14:textId="77777777" w:rsidR="00C178F3" w:rsidRDefault="00C178F3" w:rsidP="000713CC">
            <w:pPr>
              <w:pStyle w:val="BodyText"/>
              <w:spacing w:before="0"/>
            </w:pPr>
          </w:p>
        </w:tc>
      </w:tr>
    </w:tbl>
    <w:p w14:paraId="5BBE81AA" w14:textId="35D1A28F" w:rsidR="00C178F3" w:rsidRDefault="00706CB5" w:rsidP="00C55A9D">
      <w:pPr>
        <w:pStyle w:val="Heading2"/>
        <w:keepNext/>
        <w:keepLines/>
      </w:pPr>
      <w:r>
        <w:t>PROJECT/</w:t>
      </w:r>
      <w:r w:rsidR="00C55A9D">
        <w:t>JOBSITE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4"/>
        <w:gridCol w:w="8798"/>
      </w:tblGrid>
      <w:tr w:rsidR="00C55A9D" w14:paraId="1758841D" w14:textId="77777777" w:rsidTr="0019274F">
        <w:tc>
          <w:tcPr>
            <w:tcW w:w="444" w:type="dxa"/>
            <w:tcBorders>
              <w:bottom w:val="single" w:sz="4" w:space="0" w:color="auto"/>
            </w:tcBorders>
          </w:tcPr>
          <w:p w14:paraId="36814FC5" w14:textId="77777777" w:rsidR="00C55A9D" w:rsidRPr="004E4318" w:rsidRDefault="00C55A9D" w:rsidP="005E71C7">
            <w:pPr>
              <w:pStyle w:val="ListNumbers"/>
              <w:keepNext/>
              <w:keepLines/>
              <w:numPr>
                <w:ilvl w:val="0"/>
                <w:numId w:val="16"/>
              </w:numPr>
              <w:spacing w:before="0"/>
            </w:pPr>
          </w:p>
        </w:tc>
        <w:tc>
          <w:tcPr>
            <w:tcW w:w="8798" w:type="dxa"/>
          </w:tcPr>
          <w:p w14:paraId="73B7BC84" w14:textId="6A706648" w:rsidR="00C55A9D" w:rsidRDefault="00C55A9D" w:rsidP="00C55A9D">
            <w:pPr>
              <w:pStyle w:val="BodyText"/>
              <w:keepNext/>
              <w:keepLines/>
              <w:spacing w:before="0"/>
            </w:pPr>
            <w:r>
              <w:t>Have you ever been asked to withdraw from a jobsite</w:t>
            </w:r>
            <w:proofErr w:type="gramStart"/>
            <w:r>
              <w:t>?_</w:t>
            </w:r>
            <w:proofErr w:type="gramEnd"/>
            <w:r>
              <w:t>__  YES   ___  NO</w:t>
            </w:r>
          </w:p>
          <w:p w14:paraId="6AC80AF0" w14:textId="77777777" w:rsidR="00C55A9D" w:rsidRDefault="00C55A9D" w:rsidP="00C55A9D">
            <w:pPr>
              <w:pStyle w:val="BodyText"/>
              <w:keepNext/>
              <w:keepLines/>
              <w:spacing w:before="0"/>
            </w:pPr>
            <w:r>
              <w:t>If yes, when, where, why:</w:t>
            </w:r>
          </w:p>
        </w:tc>
      </w:tr>
      <w:tr w:rsidR="00D17ECF" w14:paraId="3CBE28BF" w14:textId="77777777" w:rsidTr="0019274F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07CE" w14:textId="77777777" w:rsidR="00D17ECF" w:rsidRPr="004E4318" w:rsidRDefault="00D17ECF" w:rsidP="00C55A9D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</w:pP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AF" w14:textId="77777777" w:rsidR="00D17ECF" w:rsidRDefault="00D17ECF" w:rsidP="00C55A9D">
            <w:pPr>
              <w:pStyle w:val="BodyText"/>
              <w:keepNext/>
              <w:keepLines/>
              <w:spacing w:before="0"/>
            </w:pPr>
          </w:p>
          <w:p w14:paraId="65C7CADB" w14:textId="77777777" w:rsidR="00D17ECF" w:rsidRDefault="00D17ECF" w:rsidP="00C55A9D">
            <w:pPr>
              <w:pStyle w:val="BodyText"/>
              <w:keepNext/>
              <w:keepLines/>
              <w:spacing w:before="0"/>
            </w:pPr>
          </w:p>
        </w:tc>
      </w:tr>
    </w:tbl>
    <w:p w14:paraId="67905A97" w14:textId="77777777" w:rsidR="00C55A9D" w:rsidRDefault="00C55A9D" w:rsidP="00C55A9D">
      <w:pPr>
        <w:pStyle w:val="Heading1"/>
      </w:pPr>
      <w:r>
        <w:t>Banking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0"/>
        <w:gridCol w:w="3060"/>
        <w:gridCol w:w="5958"/>
      </w:tblGrid>
      <w:tr w:rsidR="00C55A9D" w14:paraId="3A63B682" w14:textId="77777777" w:rsidTr="000713CC">
        <w:tc>
          <w:tcPr>
            <w:tcW w:w="450" w:type="dxa"/>
          </w:tcPr>
          <w:p w14:paraId="27F04892" w14:textId="77777777" w:rsidR="00C55A9D" w:rsidRPr="004E4318" w:rsidRDefault="00C55A9D" w:rsidP="005E71C7">
            <w:pPr>
              <w:pStyle w:val="ListNumbers"/>
              <w:numPr>
                <w:ilvl w:val="0"/>
                <w:numId w:val="17"/>
              </w:numPr>
              <w:spacing w:before="0"/>
            </w:pPr>
          </w:p>
        </w:tc>
        <w:tc>
          <w:tcPr>
            <w:tcW w:w="3060" w:type="dxa"/>
          </w:tcPr>
          <w:p w14:paraId="481CCA3A" w14:textId="77777777" w:rsidR="00C55A9D" w:rsidRDefault="00E415AF" w:rsidP="000713CC">
            <w:pPr>
              <w:pStyle w:val="BodyText"/>
              <w:spacing w:before="0"/>
            </w:pPr>
            <w:r>
              <w:t>Name of Institution</w:t>
            </w:r>
          </w:p>
        </w:tc>
        <w:tc>
          <w:tcPr>
            <w:tcW w:w="5958" w:type="dxa"/>
          </w:tcPr>
          <w:p w14:paraId="1386EDF6" w14:textId="77777777" w:rsidR="00C55A9D" w:rsidRDefault="00C55A9D" w:rsidP="000713CC">
            <w:pPr>
              <w:pStyle w:val="BodyText"/>
              <w:spacing w:before="0"/>
            </w:pPr>
          </w:p>
        </w:tc>
      </w:tr>
      <w:tr w:rsidR="00C55A9D" w14:paraId="2C360D7A" w14:textId="77777777" w:rsidTr="000713CC">
        <w:tc>
          <w:tcPr>
            <w:tcW w:w="450" w:type="dxa"/>
          </w:tcPr>
          <w:p w14:paraId="1E5D5F49" w14:textId="77777777" w:rsidR="00C55A9D" w:rsidRPr="004E4318" w:rsidRDefault="00C55A9D" w:rsidP="000713CC">
            <w:pPr>
              <w:pStyle w:val="ListNumbers"/>
              <w:spacing w:before="0"/>
            </w:pPr>
          </w:p>
        </w:tc>
        <w:tc>
          <w:tcPr>
            <w:tcW w:w="3060" w:type="dxa"/>
          </w:tcPr>
          <w:p w14:paraId="7F1D46FC" w14:textId="77777777" w:rsidR="00C55A9D" w:rsidRDefault="00E415AF" w:rsidP="000713CC">
            <w:pPr>
              <w:pStyle w:val="BodyText"/>
              <w:spacing w:before="0"/>
            </w:pPr>
            <w:r>
              <w:t>Address</w:t>
            </w:r>
          </w:p>
        </w:tc>
        <w:tc>
          <w:tcPr>
            <w:tcW w:w="5958" w:type="dxa"/>
          </w:tcPr>
          <w:p w14:paraId="21393F17" w14:textId="77777777" w:rsidR="00C55A9D" w:rsidRDefault="00C55A9D" w:rsidP="000713CC">
            <w:pPr>
              <w:pStyle w:val="BodyText"/>
              <w:spacing w:before="0"/>
            </w:pPr>
          </w:p>
        </w:tc>
      </w:tr>
      <w:tr w:rsidR="00C55A9D" w14:paraId="0E136079" w14:textId="77777777" w:rsidTr="000713CC">
        <w:tc>
          <w:tcPr>
            <w:tcW w:w="450" w:type="dxa"/>
          </w:tcPr>
          <w:p w14:paraId="30AFDD09" w14:textId="77777777" w:rsidR="00C55A9D" w:rsidRPr="004E4318" w:rsidRDefault="00C55A9D" w:rsidP="000713CC">
            <w:pPr>
              <w:pStyle w:val="ListNumbers"/>
              <w:spacing w:before="0"/>
            </w:pPr>
          </w:p>
        </w:tc>
        <w:tc>
          <w:tcPr>
            <w:tcW w:w="3060" w:type="dxa"/>
          </w:tcPr>
          <w:p w14:paraId="65BF6255" w14:textId="77777777" w:rsidR="00C55A9D" w:rsidRDefault="00E415AF" w:rsidP="000713CC">
            <w:pPr>
              <w:pStyle w:val="BodyText"/>
              <w:spacing w:before="0"/>
            </w:pPr>
            <w:r>
              <w:t>Telephone</w:t>
            </w:r>
          </w:p>
        </w:tc>
        <w:tc>
          <w:tcPr>
            <w:tcW w:w="5958" w:type="dxa"/>
          </w:tcPr>
          <w:p w14:paraId="7A2C3C54" w14:textId="77777777" w:rsidR="00C55A9D" w:rsidRDefault="00C55A9D" w:rsidP="000713CC">
            <w:pPr>
              <w:pStyle w:val="BodyText"/>
              <w:spacing w:before="0"/>
            </w:pPr>
          </w:p>
        </w:tc>
      </w:tr>
      <w:tr w:rsidR="00E415AF" w14:paraId="1A53020D" w14:textId="77777777" w:rsidTr="000713CC">
        <w:tc>
          <w:tcPr>
            <w:tcW w:w="450" w:type="dxa"/>
          </w:tcPr>
          <w:p w14:paraId="1868C279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3060" w:type="dxa"/>
          </w:tcPr>
          <w:p w14:paraId="05F95E7F" w14:textId="77777777" w:rsidR="00E415AF" w:rsidRDefault="00E415AF" w:rsidP="000713CC">
            <w:pPr>
              <w:pStyle w:val="BodyText"/>
              <w:spacing w:before="0"/>
            </w:pPr>
            <w:r>
              <w:t>Contact Name/Title</w:t>
            </w:r>
          </w:p>
        </w:tc>
        <w:tc>
          <w:tcPr>
            <w:tcW w:w="5958" w:type="dxa"/>
          </w:tcPr>
          <w:p w14:paraId="4AAAED00" w14:textId="77777777" w:rsidR="00E415AF" w:rsidRDefault="00E415AF" w:rsidP="000713CC">
            <w:pPr>
              <w:pStyle w:val="BodyText"/>
              <w:spacing w:before="0"/>
            </w:pPr>
          </w:p>
        </w:tc>
      </w:tr>
    </w:tbl>
    <w:p w14:paraId="7D827985" w14:textId="77777777" w:rsidR="00E415AF" w:rsidRDefault="00E415AF" w:rsidP="00E415AF">
      <w:pPr>
        <w:pStyle w:val="Heading1"/>
      </w:pPr>
      <w:r>
        <w:t>Bonding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3008"/>
        <w:gridCol w:w="5791"/>
      </w:tblGrid>
      <w:tr w:rsidR="00E415AF" w14:paraId="34B5B80F" w14:textId="77777777" w:rsidTr="00FE7620">
        <w:tc>
          <w:tcPr>
            <w:tcW w:w="443" w:type="dxa"/>
          </w:tcPr>
          <w:p w14:paraId="117CEA7D" w14:textId="77777777" w:rsidR="00E415AF" w:rsidRPr="004E4318" w:rsidRDefault="00E415AF" w:rsidP="005E71C7">
            <w:pPr>
              <w:pStyle w:val="ListNumbers"/>
              <w:numPr>
                <w:ilvl w:val="0"/>
                <w:numId w:val="18"/>
              </w:numPr>
              <w:spacing w:before="0"/>
            </w:pPr>
          </w:p>
        </w:tc>
        <w:tc>
          <w:tcPr>
            <w:tcW w:w="3008" w:type="dxa"/>
          </w:tcPr>
          <w:p w14:paraId="003C8AF7" w14:textId="77777777" w:rsidR="00E415AF" w:rsidRDefault="00E415AF" w:rsidP="00E415AF">
            <w:pPr>
              <w:pStyle w:val="BodyText"/>
              <w:spacing w:before="0"/>
            </w:pPr>
            <w:r>
              <w:t>Name of Bonding Company</w:t>
            </w:r>
          </w:p>
        </w:tc>
        <w:tc>
          <w:tcPr>
            <w:tcW w:w="5791" w:type="dxa"/>
          </w:tcPr>
          <w:p w14:paraId="2DABD922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20D2DB3F" w14:textId="77777777" w:rsidTr="00FE7620">
        <w:tc>
          <w:tcPr>
            <w:tcW w:w="443" w:type="dxa"/>
          </w:tcPr>
          <w:p w14:paraId="3A62DCFC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3008" w:type="dxa"/>
          </w:tcPr>
          <w:p w14:paraId="7DC47899" w14:textId="77777777" w:rsidR="00E415AF" w:rsidRDefault="00E415AF" w:rsidP="000713CC">
            <w:pPr>
              <w:pStyle w:val="BodyText"/>
              <w:spacing w:before="0"/>
            </w:pPr>
            <w:r>
              <w:t>Address</w:t>
            </w:r>
          </w:p>
        </w:tc>
        <w:tc>
          <w:tcPr>
            <w:tcW w:w="5791" w:type="dxa"/>
          </w:tcPr>
          <w:p w14:paraId="7553899A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4679BF41" w14:textId="77777777" w:rsidTr="00FE7620">
        <w:tc>
          <w:tcPr>
            <w:tcW w:w="443" w:type="dxa"/>
          </w:tcPr>
          <w:p w14:paraId="5431D4EE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3008" w:type="dxa"/>
          </w:tcPr>
          <w:p w14:paraId="16C28E86" w14:textId="7510CA1F" w:rsidR="00E415AF" w:rsidRDefault="00D84887" w:rsidP="000713CC">
            <w:pPr>
              <w:pStyle w:val="BodyText"/>
              <w:spacing w:before="0"/>
            </w:pPr>
            <w:r>
              <w:t>Contact Name/Title</w:t>
            </w:r>
            <w:r w:rsidDel="00D84887">
              <w:t xml:space="preserve"> </w:t>
            </w:r>
          </w:p>
        </w:tc>
        <w:tc>
          <w:tcPr>
            <w:tcW w:w="5791" w:type="dxa"/>
          </w:tcPr>
          <w:p w14:paraId="40E258E9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074C3497" w14:textId="77777777" w:rsidTr="00FE7620">
        <w:tc>
          <w:tcPr>
            <w:tcW w:w="443" w:type="dxa"/>
          </w:tcPr>
          <w:p w14:paraId="47AB0DEF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3008" w:type="dxa"/>
          </w:tcPr>
          <w:p w14:paraId="08426431" w14:textId="2026EBAB" w:rsidR="00E415AF" w:rsidRDefault="00D84887" w:rsidP="000713CC">
            <w:pPr>
              <w:pStyle w:val="BodyText"/>
              <w:spacing w:before="0"/>
            </w:pPr>
            <w:r>
              <w:t>Telephone</w:t>
            </w:r>
            <w:r w:rsidDel="00D84887">
              <w:t xml:space="preserve"> </w:t>
            </w:r>
          </w:p>
        </w:tc>
        <w:tc>
          <w:tcPr>
            <w:tcW w:w="5791" w:type="dxa"/>
          </w:tcPr>
          <w:p w14:paraId="760A6185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082C2502" w14:textId="77777777" w:rsidTr="00FE7620">
        <w:tc>
          <w:tcPr>
            <w:tcW w:w="443" w:type="dxa"/>
          </w:tcPr>
          <w:p w14:paraId="118A2F58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3008" w:type="dxa"/>
          </w:tcPr>
          <w:p w14:paraId="7D46F611" w14:textId="79B9CEDE" w:rsidR="00E415AF" w:rsidRDefault="00D84887" w:rsidP="00EC132E">
            <w:pPr>
              <w:pStyle w:val="BodyText"/>
              <w:spacing w:before="0"/>
            </w:pPr>
            <w:r>
              <w:t>E-mail</w:t>
            </w:r>
          </w:p>
        </w:tc>
        <w:tc>
          <w:tcPr>
            <w:tcW w:w="5791" w:type="dxa"/>
          </w:tcPr>
          <w:p w14:paraId="265AE5BC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D84887" w14:paraId="0AC878E9" w14:textId="77777777" w:rsidTr="00FE7620">
        <w:tc>
          <w:tcPr>
            <w:tcW w:w="443" w:type="dxa"/>
          </w:tcPr>
          <w:p w14:paraId="57B37FF0" w14:textId="77777777" w:rsidR="00D84887" w:rsidRPr="004E4318" w:rsidRDefault="00D84887" w:rsidP="000713CC">
            <w:pPr>
              <w:pStyle w:val="ListNumbers"/>
              <w:spacing w:before="0"/>
            </w:pPr>
          </w:p>
        </w:tc>
        <w:tc>
          <w:tcPr>
            <w:tcW w:w="3008" w:type="dxa"/>
          </w:tcPr>
          <w:p w14:paraId="1C3FFC92" w14:textId="5448445A" w:rsidR="00D84887" w:rsidRDefault="00D84887" w:rsidP="00EC132E">
            <w:pPr>
              <w:pStyle w:val="BodyText"/>
              <w:spacing w:before="0"/>
            </w:pPr>
            <w:r>
              <w:t>Bonding Capacity in US$</w:t>
            </w:r>
          </w:p>
        </w:tc>
        <w:tc>
          <w:tcPr>
            <w:tcW w:w="5791" w:type="dxa"/>
          </w:tcPr>
          <w:p w14:paraId="5DC93378" w14:textId="77777777" w:rsidR="00D84887" w:rsidRDefault="00D84887" w:rsidP="000713CC">
            <w:pPr>
              <w:pStyle w:val="BodyText"/>
              <w:spacing w:before="0"/>
            </w:pPr>
          </w:p>
        </w:tc>
      </w:tr>
    </w:tbl>
    <w:p w14:paraId="20946AB0" w14:textId="77777777" w:rsidR="00E415AF" w:rsidRDefault="00E415AF" w:rsidP="00D17ECF">
      <w:pPr>
        <w:pStyle w:val="Heading1"/>
        <w:tabs>
          <w:tab w:val="clear" w:pos="806"/>
        </w:tabs>
      </w:pPr>
      <w:r>
        <w:t>Insurance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4415"/>
        <w:gridCol w:w="4384"/>
      </w:tblGrid>
      <w:tr w:rsidR="00E415AF" w14:paraId="52ED34CB" w14:textId="77777777" w:rsidTr="00FE7620">
        <w:tc>
          <w:tcPr>
            <w:tcW w:w="443" w:type="dxa"/>
          </w:tcPr>
          <w:p w14:paraId="78CD94D0" w14:textId="77777777" w:rsidR="00E415AF" w:rsidRPr="004E4318" w:rsidRDefault="00E415AF" w:rsidP="005E71C7">
            <w:pPr>
              <w:pStyle w:val="ListNumbers"/>
              <w:numPr>
                <w:ilvl w:val="0"/>
                <w:numId w:val="19"/>
              </w:numPr>
              <w:spacing w:before="0"/>
            </w:pPr>
          </w:p>
        </w:tc>
        <w:tc>
          <w:tcPr>
            <w:tcW w:w="4415" w:type="dxa"/>
          </w:tcPr>
          <w:p w14:paraId="01D2D638" w14:textId="77777777" w:rsidR="00E415AF" w:rsidRDefault="00E415AF" w:rsidP="000713CC">
            <w:pPr>
              <w:pStyle w:val="BodyText"/>
              <w:spacing w:before="0"/>
            </w:pPr>
            <w:r>
              <w:t>Insurance Company</w:t>
            </w:r>
          </w:p>
        </w:tc>
        <w:tc>
          <w:tcPr>
            <w:tcW w:w="4384" w:type="dxa"/>
          </w:tcPr>
          <w:p w14:paraId="1070D021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0FBF51BA" w14:textId="77777777" w:rsidTr="00FE7620">
        <w:tc>
          <w:tcPr>
            <w:tcW w:w="443" w:type="dxa"/>
          </w:tcPr>
          <w:p w14:paraId="710F2011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4415" w:type="dxa"/>
          </w:tcPr>
          <w:p w14:paraId="6C4E2196" w14:textId="77777777" w:rsidR="00E415AF" w:rsidRDefault="00E415AF" w:rsidP="000713CC">
            <w:pPr>
              <w:pStyle w:val="BodyText"/>
              <w:spacing w:before="0"/>
            </w:pPr>
            <w:r>
              <w:t>Address</w:t>
            </w:r>
          </w:p>
        </w:tc>
        <w:tc>
          <w:tcPr>
            <w:tcW w:w="4384" w:type="dxa"/>
          </w:tcPr>
          <w:p w14:paraId="0C6B699D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314431C1" w14:textId="77777777" w:rsidTr="00FE7620">
        <w:tc>
          <w:tcPr>
            <w:tcW w:w="443" w:type="dxa"/>
          </w:tcPr>
          <w:p w14:paraId="39AF0E0F" w14:textId="1A75583B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4415" w:type="dxa"/>
          </w:tcPr>
          <w:p w14:paraId="0BBB25DA" w14:textId="3892132D" w:rsidR="00E415AF" w:rsidRDefault="00E415AF" w:rsidP="000713CC">
            <w:pPr>
              <w:pStyle w:val="BodyText"/>
              <w:spacing w:before="0"/>
            </w:pPr>
            <w:r>
              <w:t>Telephone</w:t>
            </w:r>
          </w:p>
        </w:tc>
        <w:tc>
          <w:tcPr>
            <w:tcW w:w="4384" w:type="dxa"/>
          </w:tcPr>
          <w:p w14:paraId="25A7CBDA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5CC23302" w14:textId="77777777" w:rsidTr="00FE7620">
        <w:tc>
          <w:tcPr>
            <w:tcW w:w="443" w:type="dxa"/>
          </w:tcPr>
          <w:p w14:paraId="20357E80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4415" w:type="dxa"/>
          </w:tcPr>
          <w:p w14:paraId="3F42AF9E" w14:textId="77777777" w:rsidR="00E415AF" w:rsidRDefault="00E415AF" w:rsidP="000713CC">
            <w:pPr>
              <w:pStyle w:val="BodyText"/>
              <w:spacing w:before="0"/>
            </w:pPr>
            <w:r>
              <w:t>Contact Name/Title</w:t>
            </w:r>
          </w:p>
        </w:tc>
        <w:tc>
          <w:tcPr>
            <w:tcW w:w="4384" w:type="dxa"/>
          </w:tcPr>
          <w:p w14:paraId="7C58264C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0C436F9F" w14:textId="77777777" w:rsidTr="00FE7620">
        <w:tc>
          <w:tcPr>
            <w:tcW w:w="443" w:type="dxa"/>
          </w:tcPr>
          <w:p w14:paraId="212BC83E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4415" w:type="dxa"/>
          </w:tcPr>
          <w:p w14:paraId="27ADB74F" w14:textId="77777777" w:rsidR="00E415AF" w:rsidRDefault="00E415AF" w:rsidP="000713CC">
            <w:pPr>
              <w:pStyle w:val="BodyText"/>
              <w:spacing w:before="0"/>
            </w:pPr>
            <w:r>
              <w:t>Agent Name, City, Phone</w:t>
            </w:r>
          </w:p>
        </w:tc>
        <w:tc>
          <w:tcPr>
            <w:tcW w:w="4384" w:type="dxa"/>
          </w:tcPr>
          <w:p w14:paraId="4E5E21CC" w14:textId="77777777" w:rsidR="00E415AF" w:rsidRDefault="00E415AF" w:rsidP="000713CC">
            <w:pPr>
              <w:pStyle w:val="BodyText"/>
              <w:spacing w:before="0"/>
            </w:pPr>
          </w:p>
        </w:tc>
      </w:tr>
      <w:tr w:rsidR="00E415AF" w14:paraId="474D0264" w14:textId="77777777" w:rsidTr="00FE7620">
        <w:tc>
          <w:tcPr>
            <w:tcW w:w="443" w:type="dxa"/>
          </w:tcPr>
          <w:p w14:paraId="121DD871" w14:textId="77777777" w:rsidR="00E415AF" w:rsidRPr="004E4318" w:rsidRDefault="00E415AF" w:rsidP="000713CC">
            <w:pPr>
              <w:pStyle w:val="ListNumbers"/>
              <w:spacing w:before="0"/>
            </w:pPr>
          </w:p>
        </w:tc>
        <w:tc>
          <w:tcPr>
            <w:tcW w:w="8799" w:type="dxa"/>
            <w:gridSpan w:val="2"/>
          </w:tcPr>
          <w:p w14:paraId="1E052AF0" w14:textId="77777777" w:rsidR="00E415AF" w:rsidRDefault="00E415AF" w:rsidP="000713CC">
            <w:pPr>
              <w:pStyle w:val="BodyText"/>
              <w:spacing w:before="0"/>
            </w:pPr>
            <w:r>
              <w:t xml:space="preserve">Types and Amounts of Insurance </w:t>
            </w:r>
            <w:proofErr w:type="spellStart"/>
            <w:r>
              <w:t>Coverages</w:t>
            </w:r>
            <w:proofErr w:type="spellEnd"/>
            <w:r>
              <w:t>:</w:t>
            </w:r>
          </w:p>
        </w:tc>
      </w:tr>
      <w:tr w:rsidR="00E415AF" w:rsidRPr="00D70389" w14:paraId="25D0C471" w14:textId="77777777" w:rsidTr="00FE7620">
        <w:trPr>
          <w:trHeight w:val="2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1A1EC" w14:textId="6FE77A69" w:rsidR="00E415AF" w:rsidRPr="00FE7620" w:rsidRDefault="00E415AF" w:rsidP="000713CC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  <w:rPr>
                <w:sz w:val="8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4A4" w14:textId="77777777" w:rsidR="00E415AF" w:rsidRPr="00FE7620" w:rsidRDefault="00E415AF" w:rsidP="000713CC">
            <w:pPr>
              <w:pStyle w:val="BodyText"/>
              <w:keepNext/>
              <w:keepLines/>
              <w:spacing w:before="0"/>
              <w:rPr>
                <w:sz w:val="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CD" w14:textId="77777777" w:rsidR="00E415AF" w:rsidRPr="00FE7620" w:rsidRDefault="00E415AF" w:rsidP="000713CC">
            <w:pPr>
              <w:pStyle w:val="BodyText"/>
              <w:keepNext/>
              <w:keepLines/>
              <w:spacing w:before="0"/>
              <w:rPr>
                <w:sz w:val="8"/>
              </w:rPr>
            </w:pPr>
          </w:p>
        </w:tc>
      </w:tr>
      <w:tr w:rsidR="00E415AF" w:rsidRPr="00D70389" w14:paraId="727876FB" w14:textId="77777777" w:rsidTr="00FE7620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CFB04" w14:textId="6470830E" w:rsidR="00E415AF" w:rsidRPr="00FE7620" w:rsidRDefault="00E415AF" w:rsidP="000713CC">
            <w:pPr>
              <w:pStyle w:val="ListNumbers"/>
              <w:numPr>
                <w:ilvl w:val="0"/>
                <w:numId w:val="0"/>
              </w:numPr>
              <w:spacing w:before="0"/>
              <w:rPr>
                <w:sz w:val="8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BBB" w14:textId="77777777" w:rsidR="00E415AF" w:rsidRPr="00FE7620" w:rsidRDefault="00E415AF" w:rsidP="000713CC">
            <w:pPr>
              <w:pStyle w:val="BodyText"/>
              <w:spacing w:before="0"/>
              <w:rPr>
                <w:sz w:val="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8A0" w14:textId="77777777" w:rsidR="00E415AF" w:rsidRPr="00FE7620" w:rsidRDefault="00E415AF" w:rsidP="000713CC">
            <w:pPr>
              <w:pStyle w:val="BodyText"/>
              <w:spacing w:before="0"/>
              <w:rPr>
                <w:sz w:val="8"/>
              </w:rPr>
            </w:pPr>
          </w:p>
        </w:tc>
      </w:tr>
      <w:tr w:rsidR="00E415AF" w:rsidRPr="00D70389" w14:paraId="541038D0" w14:textId="77777777" w:rsidTr="00FE7620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9789E" w14:textId="38C3CC42" w:rsidR="00E415AF" w:rsidRPr="00FE7620" w:rsidRDefault="00E415AF" w:rsidP="000713CC">
            <w:pPr>
              <w:pStyle w:val="ListNumbers"/>
              <w:numPr>
                <w:ilvl w:val="0"/>
                <w:numId w:val="0"/>
              </w:numPr>
              <w:spacing w:before="0"/>
              <w:rPr>
                <w:sz w:val="8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B92" w14:textId="77777777" w:rsidR="00E415AF" w:rsidRPr="00FE7620" w:rsidRDefault="00E415AF" w:rsidP="000713CC">
            <w:pPr>
              <w:pStyle w:val="BodyText"/>
              <w:spacing w:before="0"/>
              <w:rPr>
                <w:sz w:val="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665" w14:textId="77777777" w:rsidR="00E415AF" w:rsidRPr="00FE7620" w:rsidRDefault="00E415AF" w:rsidP="000713CC">
            <w:pPr>
              <w:pStyle w:val="BodyText"/>
              <w:spacing w:before="0"/>
              <w:rPr>
                <w:sz w:val="8"/>
              </w:rPr>
            </w:pPr>
          </w:p>
        </w:tc>
      </w:tr>
      <w:tr w:rsidR="005D5706" w:rsidRPr="00D70389" w14:paraId="04605BAF" w14:textId="77777777" w:rsidTr="00FE7620">
        <w:trPr>
          <w:trHeight w:val="2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5F47" w14:textId="748F59B1" w:rsidR="005D5706" w:rsidRPr="00FE7620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  <w:rPr>
                <w:sz w:val="8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6DB" w14:textId="77777777" w:rsidR="005D5706" w:rsidRPr="00FE7620" w:rsidRDefault="005D5706" w:rsidP="000713CC">
            <w:pPr>
              <w:pStyle w:val="BodyText"/>
              <w:spacing w:before="0"/>
              <w:rPr>
                <w:sz w:val="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502" w14:textId="77777777" w:rsidR="005D5706" w:rsidRPr="00FE7620" w:rsidRDefault="005D5706" w:rsidP="000713CC">
            <w:pPr>
              <w:pStyle w:val="BodyText"/>
              <w:spacing w:before="0"/>
              <w:rPr>
                <w:sz w:val="8"/>
              </w:rPr>
            </w:pPr>
          </w:p>
        </w:tc>
      </w:tr>
    </w:tbl>
    <w:p w14:paraId="7EA32D6E" w14:textId="77777777" w:rsidR="00E415AF" w:rsidRDefault="005D5706" w:rsidP="00E415AF">
      <w:pPr>
        <w:pStyle w:val="Heading1"/>
      </w:pPr>
      <w:r>
        <w:t>Financial Information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3"/>
        <w:gridCol w:w="4403"/>
        <w:gridCol w:w="4396"/>
      </w:tblGrid>
      <w:tr w:rsidR="005D5706" w14:paraId="2A904367" w14:textId="77777777" w:rsidTr="00FE7620">
        <w:tc>
          <w:tcPr>
            <w:tcW w:w="443" w:type="dxa"/>
          </w:tcPr>
          <w:p w14:paraId="5512DBE8" w14:textId="77777777" w:rsidR="005D5706" w:rsidRPr="004E4318" w:rsidRDefault="005D5706" w:rsidP="005E71C7">
            <w:pPr>
              <w:pStyle w:val="ListNumbers"/>
              <w:keepNext/>
              <w:keepLines/>
              <w:numPr>
                <w:ilvl w:val="0"/>
                <w:numId w:val="21"/>
              </w:numPr>
              <w:spacing w:before="0"/>
            </w:pPr>
          </w:p>
        </w:tc>
        <w:tc>
          <w:tcPr>
            <w:tcW w:w="8799" w:type="dxa"/>
            <w:gridSpan w:val="2"/>
          </w:tcPr>
          <w:p w14:paraId="2A1806E2" w14:textId="68421DB2" w:rsidR="005D5706" w:rsidRDefault="005D5706" w:rsidP="000713CC">
            <w:pPr>
              <w:pStyle w:val="BodyText"/>
              <w:keepNext/>
              <w:keepLines/>
              <w:spacing w:before="0"/>
            </w:pPr>
            <w:r w:rsidRPr="005D5706">
              <w:t>Has the company or any of its affiliated companies, officers, directors, or partners ever been declared insolvent, filed a petition in bankruptcy and/or had a receiver appointed?</w:t>
            </w:r>
            <w:r w:rsidR="00D70389">
              <w:t xml:space="preserve">     </w:t>
            </w:r>
            <w:r>
              <w:t>__</w:t>
            </w:r>
            <w:proofErr w:type="gramStart"/>
            <w:r>
              <w:t>_  YES</w:t>
            </w:r>
            <w:proofErr w:type="gramEnd"/>
            <w:r>
              <w:t xml:space="preserve">   ___  NO</w:t>
            </w:r>
          </w:p>
          <w:p w14:paraId="76CCD18F" w14:textId="77777777" w:rsidR="005D5706" w:rsidRDefault="005D5706" w:rsidP="005D5706">
            <w:pPr>
              <w:pStyle w:val="BodyText"/>
              <w:keepNext/>
              <w:keepLines/>
              <w:spacing w:before="0"/>
            </w:pPr>
            <w:r>
              <w:t>If yes, when, where</w:t>
            </w:r>
          </w:p>
        </w:tc>
      </w:tr>
      <w:tr w:rsidR="005D5706" w14:paraId="66AF1AB6" w14:textId="77777777" w:rsidTr="0019274F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681FC" w14:textId="77777777" w:rsidR="005D5706" w:rsidRPr="004E4318" w:rsidRDefault="005D5706" w:rsidP="000713CC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9E6" w14:textId="77777777" w:rsidR="005D5706" w:rsidRDefault="005D5706" w:rsidP="000713CC">
            <w:pPr>
              <w:pStyle w:val="BodyText"/>
              <w:keepNext/>
              <w:keepLines/>
              <w:spacing w:before="0"/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F04" w14:textId="77777777" w:rsidR="005D5706" w:rsidRDefault="005D5706" w:rsidP="000713CC">
            <w:pPr>
              <w:pStyle w:val="BodyText"/>
              <w:keepNext/>
              <w:keepLines/>
              <w:spacing w:before="0"/>
            </w:pPr>
          </w:p>
        </w:tc>
      </w:tr>
      <w:tr w:rsidR="005D5706" w14:paraId="652F51B2" w14:textId="77777777" w:rsidTr="0019274F"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549" w14:textId="77777777" w:rsidR="005D5706" w:rsidRPr="004E4318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44F" w14:textId="77777777" w:rsidR="005D5706" w:rsidRDefault="005D5706" w:rsidP="000713CC">
            <w:pPr>
              <w:pStyle w:val="BodyText"/>
              <w:spacing w:before="0"/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F07" w14:textId="77777777" w:rsidR="005D5706" w:rsidRDefault="005D5706" w:rsidP="000713CC">
            <w:pPr>
              <w:pStyle w:val="BodyText"/>
              <w:spacing w:before="0"/>
            </w:pPr>
          </w:p>
        </w:tc>
      </w:tr>
    </w:tbl>
    <w:p w14:paraId="17BA6B1E" w14:textId="77777777" w:rsidR="00D70389" w:rsidRDefault="00D70389" w:rsidP="00FE7620">
      <w:pPr>
        <w:pStyle w:val="Heading1"/>
        <w:numPr>
          <w:ilvl w:val="0"/>
          <w:numId w:val="0"/>
        </w:numPr>
        <w:spacing w:before="0"/>
        <w:ind w:left="806" w:hanging="806"/>
      </w:pPr>
    </w:p>
    <w:p w14:paraId="38CB024C" w14:textId="77777777" w:rsidR="00C55A9D" w:rsidRDefault="005D5706" w:rsidP="00FE7620">
      <w:pPr>
        <w:pStyle w:val="Heading1"/>
        <w:spacing w:before="0"/>
      </w:pPr>
      <w:r>
        <w:t>References</w:t>
      </w:r>
    </w:p>
    <w:p w14:paraId="5F2401B6" w14:textId="77777777" w:rsidR="005D5706" w:rsidRDefault="005D5706" w:rsidP="005D5706">
      <w:pPr>
        <w:pStyle w:val="Heading2"/>
      </w:pPr>
      <w:r>
        <w:t>project experience</w:t>
      </w:r>
      <w:r w:rsidR="00223F8B">
        <w:t xml:space="preserve"> - PV SOLAR / RENEWABLES</w:t>
      </w:r>
    </w:p>
    <w:p w14:paraId="036296BC" w14:textId="4B7A2A07" w:rsidR="00C62863" w:rsidRPr="00C62863" w:rsidRDefault="00C62863" w:rsidP="00C62863">
      <w:pPr>
        <w:pStyle w:val="BodyText"/>
        <w:spacing w:after="240"/>
      </w:pPr>
      <w:r>
        <w:t xml:space="preserve">List descriptions of </w:t>
      </w:r>
      <w:r w:rsidR="00870291">
        <w:t xml:space="preserve">3 reference contracts delivered </w:t>
      </w:r>
      <w:r>
        <w:t>in the past five (5) years: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"/>
        <w:gridCol w:w="3407"/>
        <w:gridCol w:w="5395"/>
      </w:tblGrid>
      <w:tr w:rsidR="005D5706" w:rsidRPr="00C62863" w14:paraId="4133DA36" w14:textId="77777777" w:rsidTr="00FE7620">
        <w:tc>
          <w:tcPr>
            <w:tcW w:w="440" w:type="dxa"/>
            <w:shd w:val="clear" w:color="auto" w:fill="D9D9D9" w:themeFill="background1" w:themeFillShade="D9"/>
          </w:tcPr>
          <w:p w14:paraId="783D682F" w14:textId="77777777" w:rsidR="005D5706" w:rsidRPr="00C62863" w:rsidRDefault="005D5706" w:rsidP="005E71C7">
            <w:pPr>
              <w:pStyle w:val="ListNumbers"/>
              <w:numPr>
                <w:ilvl w:val="0"/>
                <w:numId w:val="20"/>
              </w:numPr>
              <w:spacing w:before="0"/>
              <w:rPr>
                <w:b/>
              </w:rPr>
            </w:pPr>
          </w:p>
        </w:tc>
        <w:tc>
          <w:tcPr>
            <w:tcW w:w="8802" w:type="dxa"/>
            <w:gridSpan w:val="2"/>
            <w:shd w:val="clear" w:color="auto" w:fill="D9D9D9" w:themeFill="background1" w:themeFillShade="D9"/>
          </w:tcPr>
          <w:p w14:paraId="66D2D4A0" w14:textId="77777777" w:rsidR="005D5706" w:rsidRPr="00C62863" w:rsidRDefault="00C62863" w:rsidP="00C21CA4">
            <w:pPr>
              <w:pStyle w:val="BodyText"/>
              <w:spacing w:before="0"/>
              <w:rPr>
                <w:b/>
              </w:rPr>
            </w:pPr>
            <w:r w:rsidRPr="00C62863">
              <w:rPr>
                <w:b/>
              </w:rPr>
              <w:t>PROJECT 1</w:t>
            </w:r>
            <w:r w:rsidR="00223F8B">
              <w:rPr>
                <w:b/>
              </w:rPr>
              <w:t xml:space="preserve"> - PV SOLAR / RENEWABLES</w:t>
            </w:r>
          </w:p>
        </w:tc>
      </w:tr>
      <w:tr w:rsidR="005D5706" w14:paraId="20C81D4B" w14:textId="77777777" w:rsidTr="00FE7620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72C85" w14:textId="77777777" w:rsidR="005D5706" w:rsidRPr="004E4318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187" w14:textId="77777777" w:rsidR="005D5706" w:rsidRDefault="00C21CA4" w:rsidP="000713CC">
            <w:pPr>
              <w:pStyle w:val="BodyText"/>
              <w:spacing w:before="0"/>
            </w:pPr>
            <w:r>
              <w:t>Project Name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196" w14:textId="77777777" w:rsidR="005D5706" w:rsidRDefault="005D5706" w:rsidP="000713CC">
            <w:pPr>
              <w:pStyle w:val="BodyText"/>
              <w:spacing w:before="0"/>
            </w:pPr>
          </w:p>
        </w:tc>
      </w:tr>
      <w:tr w:rsidR="00C21CA4" w14:paraId="4F062F9B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889C2" w14:textId="77777777" w:rsidR="005D5706" w:rsidRPr="004E4318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435" w14:textId="77777777" w:rsidR="005D5706" w:rsidRDefault="00C21CA4" w:rsidP="000713CC">
            <w:pPr>
              <w:pStyle w:val="BodyText"/>
              <w:spacing w:before="0"/>
            </w:pPr>
            <w:r>
              <w:t>Project 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8BC" w14:textId="77777777" w:rsidR="005D5706" w:rsidRDefault="005D5706" w:rsidP="000713CC">
            <w:pPr>
              <w:pStyle w:val="BodyText"/>
              <w:spacing w:before="0"/>
            </w:pPr>
          </w:p>
        </w:tc>
      </w:tr>
      <w:tr w:rsidR="00C21CA4" w14:paraId="3E1CCE33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D26B3" w14:textId="77777777" w:rsidR="005D5706" w:rsidRPr="004E4318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40" w14:textId="77777777" w:rsidR="005D5706" w:rsidRDefault="00C21CA4" w:rsidP="000713CC">
            <w:pPr>
              <w:pStyle w:val="BodyText"/>
              <w:spacing w:before="0"/>
            </w:pPr>
            <w:r>
              <w:t>Owner's Name/Location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C5E" w14:textId="77777777" w:rsidR="005D5706" w:rsidRDefault="005D5706" w:rsidP="000713CC">
            <w:pPr>
              <w:pStyle w:val="BodyText"/>
              <w:spacing w:before="0"/>
            </w:pPr>
          </w:p>
        </w:tc>
      </w:tr>
      <w:tr w:rsidR="005D5706" w14:paraId="64EEC739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F6260" w14:textId="77777777" w:rsidR="005D5706" w:rsidRPr="004E4318" w:rsidRDefault="005D5706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A3" w14:textId="77777777" w:rsidR="005D5706" w:rsidRPr="007450DD" w:rsidRDefault="00C21CA4" w:rsidP="00C21CA4">
            <w:pPr>
              <w:pStyle w:val="BodyText"/>
              <w:spacing w:before="0"/>
            </w:pPr>
            <w:r>
              <w:t xml:space="preserve">Owner's Contact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A4E" w14:textId="77777777" w:rsidR="005D5706" w:rsidRDefault="00C21CA4" w:rsidP="000713CC">
            <w:pPr>
              <w:pStyle w:val="BodyText"/>
              <w:spacing w:before="0"/>
            </w:pPr>
            <w:r>
              <w:t>Name:</w:t>
            </w:r>
          </w:p>
        </w:tc>
      </w:tr>
      <w:tr w:rsidR="00C21CA4" w14:paraId="3B64AEA5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DBD55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547BD" w14:textId="77777777" w:rsidR="00C21CA4" w:rsidRDefault="00C21CA4" w:rsidP="00C21CA4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D9AD" w14:textId="77777777" w:rsidR="00C21CA4" w:rsidRDefault="00C21CA4" w:rsidP="000713CC">
            <w:pPr>
              <w:pStyle w:val="BodyText"/>
              <w:spacing w:before="0"/>
            </w:pPr>
            <w:r>
              <w:t>Address:</w:t>
            </w:r>
          </w:p>
        </w:tc>
      </w:tr>
      <w:tr w:rsidR="00C21CA4" w14:paraId="731011BD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CBFE4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066" w14:textId="77777777" w:rsidR="00C21CA4" w:rsidRDefault="00C21CA4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0956" w14:textId="77777777" w:rsidR="00C21CA4" w:rsidRDefault="00C21CA4" w:rsidP="000713CC">
            <w:pPr>
              <w:pStyle w:val="BodyText"/>
              <w:spacing w:before="0"/>
            </w:pPr>
            <w:r>
              <w:t>Phone/e-mail:</w:t>
            </w:r>
          </w:p>
        </w:tc>
      </w:tr>
      <w:tr w:rsidR="00C21CA4" w14:paraId="1DF2B301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57645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395" w14:textId="77777777" w:rsidR="00C21CA4" w:rsidRDefault="00C21CA4" w:rsidP="000713CC">
            <w:pPr>
              <w:pStyle w:val="BodyText"/>
              <w:spacing w:before="0"/>
            </w:pPr>
            <w:r>
              <w:t>Architect/Engineer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841" w14:textId="77777777" w:rsidR="00C21CA4" w:rsidRDefault="00C21CA4" w:rsidP="000713CC">
            <w:pPr>
              <w:pStyle w:val="BodyText"/>
              <w:spacing w:before="0"/>
            </w:pPr>
            <w:r>
              <w:t>Company Name:</w:t>
            </w:r>
          </w:p>
        </w:tc>
      </w:tr>
      <w:tr w:rsidR="00C21CA4" w14:paraId="00A53D7B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9FDEA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EB79A" w14:textId="77777777" w:rsidR="00C21CA4" w:rsidRDefault="00C21CA4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E44" w14:textId="77777777" w:rsidR="00C21CA4" w:rsidRDefault="00C21CA4" w:rsidP="000713CC">
            <w:pPr>
              <w:pStyle w:val="BodyText"/>
              <w:spacing w:before="0"/>
            </w:pPr>
            <w:r>
              <w:t>Location:</w:t>
            </w:r>
          </w:p>
        </w:tc>
      </w:tr>
      <w:tr w:rsidR="00C21CA4" w14:paraId="5FF962BE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442B1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42F" w14:textId="77777777" w:rsidR="00C21CA4" w:rsidRDefault="00C21CA4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20B3" w14:textId="28AB2BC1" w:rsidR="00C21CA4" w:rsidRDefault="00C21CA4">
            <w:pPr>
              <w:pStyle w:val="BodyText"/>
              <w:spacing w:before="0"/>
            </w:pPr>
            <w:r>
              <w:t>Contact Name/Phone/e-mail:</w:t>
            </w:r>
          </w:p>
        </w:tc>
      </w:tr>
      <w:tr w:rsidR="00870291" w14:paraId="153EA884" w14:textId="77777777" w:rsidTr="0073661E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C9DAC" w14:textId="77777777" w:rsidR="00870291" w:rsidRPr="004E4318" w:rsidRDefault="00870291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8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1E6" w14:textId="77777777" w:rsidR="00870291" w:rsidRDefault="00870291" w:rsidP="00870291">
            <w:pPr>
              <w:pStyle w:val="BodyText"/>
              <w:spacing w:before="0"/>
            </w:pPr>
          </w:p>
        </w:tc>
      </w:tr>
      <w:tr w:rsidR="00C21CA4" w14:paraId="365119A2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E0CA1" w14:textId="77777777" w:rsidR="00C21CA4" w:rsidRPr="004E4318" w:rsidRDefault="00C21CA4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520" w14:textId="77777777" w:rsidR="00C21CA4" w:rsidRDefault="00C62863" w:rsidP="000713CC">
            <w:pPr>
              <w:pStyle w:val="BodyText"/>
              <w:spacing w:before="0"/>
            </w:pPr>
            <w:r>
              <w:t>Contract Amount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112F" w14:textId="77777777" w:rsidR="00C21CA4" w:rsidRDefault="00C62863" w:rsidP="000713CC">
            <w:pPr>
              <w:pStyle w:val="BodyText"/>
              <w:spacing w:before="0"/>
            </w:pPr>
            <w:r>
              <w:t>$</w:t>
            </w:r>
          </w:p>
        </w:tc>
      </w:tr>
      <w:tr w:rsidR="00C62863" w14:paraId="6A485C26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12282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A15" w14:textId="77777777" w:rsidR="00C62863" w:rsidRDefault="00C62863" w:rsidP="000713CC">
            <w:pPr>
              <w:pStyle w:val="BodyText"/>
              <w:spacing w:before="0"/>
            </w:pPr>
            <w:r>
              <w:t>Type of Contract (</w:t>
            </w:r>
            <w:r w:rsidR="00A868F5">
              <w:t>i.e.</w:t>
            </w:r>
            <w:r>
              <w:t>, firm lump sum, cost plus, unit price, etc.) &amp; Completion Date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7DD7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C62863" w14:paraId="14D38A9F" w14:textId="77777777" w:rsidTr="00FE7620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CBC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C0A" w14:textId="77777777" w:rsidR="00870291" w:rsidRDefault="00870291" w:rsidP="000713CC">
            <w:pPr>
              <w:pStyle w:val="BodyText"/>
              <w:spacing w:before="0"/>
            </w:pPr>
            <w:r w:rsidRPr="00870291">
              <w:t>Description of Work Performed (Type, Ratings, Line end points, and voltage.)</w:t>
            </w:r>
          </w:p>
          <w:p w14:paraId="72040759" w14:textId="77777777" w:rsidR="00C62863" w:rsidRDefault="00C62863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86E" w14:textId="77777777" w:rsidR="00C62863" w:rsidRDefault="00C62863" w:rsidP="000713CC">
            <w:pPr>
              <w:pStyle w:val="BodyText"/>
              <w:spacing w:before="0"/>
            </w:pPr>
          </w:p>
        </w:tc>
      </w:tr>
    </w:tbl>
    <w:p w14:paraId="0966C38D" w14:textId="012ABEE7" w:rsidR="00D70389" w:rsidRDefault="00D70389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3406"/>
        <w:gridCol w:w="5395"/>
      </w:tblGrid>
      <w:tr w:rsidR="00D84887" w:rsidRPr="00D84887" w14:paraId="4D0A2EAC" w14:textId="77777777" w:rsidTr="0073661E">
        <w:tc>
          <w:tcPr>
            <w:tcW w:w="441" w:type="dxa"/>
            <w:shd w:val="clear" w:color="auto" w:fill="D9D9D9" w:themeFill="background1" w:themeFillShade="D9"/>
          </w:tcPr>
          <w:p w14:paraId="242A5660" w14:textId="39161680" w:rsidR="00D84887" w:rsidRPr="00D84887" w:rsidRDefault="00D70389" w:rsidP="00D84887">
            <w:pPr>
              <w:numPr>
                <w:ilvl w:val="0"/>
                <w:numId w:val="20"/>
              </w:numPr>
              <w:rPr>
                <w:b/>
              </w:rPr>
            </w:pPr>
            <w:r>
              <w:br w:type="page"/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14:paraId="07406909" w14:textId="77777777" w:rsidR="00D84887" w:rsidRPr="00D84887" w:rsidRDefault="00D84887" w:rsidP="00D84887">
            <w:pPr>
              <w:rPr>
                <w:b/>
              </w:rPr>
            </w:pPr>
            <w:r w:rsidRPr="00D84887">
              <w:rPr>
                <w:b/>
              </w:rPr>
              <w:t>PROJECT 2 - PV SOLAR / RENEWABLES</w:t>
            </w:r>
          </w:p>
        </w:tc>
      </w:tr>
      <w:tr w:rsidR="00D84887" w:rsidRPr="00D84887" w14:paraId="0F484682" w14:textId="77777777" w:rsidTr="0073661E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D635D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953" w14:textId="77777777" w:rsidR="00D84887" w:rsidRPr="00D84887" w:rsidRDefault="00D84887" w:rsidP="00D84887">
            <w:r w:rsidRPr="00D84887">
              <w:t>Project Name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9405" w14:textId="77777777" w:rsidR="00D84887" w:rsidRPr="00D84887" w:rsidRDefault="00D84887" w:rsidP="00D84887"/>
        </w:tc>
      </w:tr>
      <w:tr w:rsidR="00D84887" w:rsidRPr="00D84887" w14:paraId="00F367D7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58FAA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D91" w14:textId="77777777" w:rsidR="00D84887" w:rsidRPr="00D84887" w:rsidRDefault="00D84887" w:rsidP="00D84887">
            <w:r w:rsidRPr="00D84887">
              <w:t>Project 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13A" w14:textId="77777777" w:rsidR="00D84887" w:rsidRPr="00D84887" w:rsidRDefault="00D84887" w:rsidP="00D84887"/>
        </w:tc>
      </w:tr>
      <w:tr w:rsidR="00D84887" w:rsidRPr="00D84887" w14:paraId="1A9347D1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34773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DEC" w14:textId="77777777" w:rsidR="00D84887" w:rsidRPr="00D84887" w:rsidRDefault="00D84887" w:rsidP="00D84887">
            <w:r w:rsidRPr="00D84887">
              <w:t>Owner's Name/Location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674" w14:textId="77777777" w:rsidR="00D84887" w:rsidRPr="00D84887" w:rsidRDefault="00D84887" w:rsidP="00D84887"/>
        </w:tc>
      </w:tr>
      <w:tr w:rsidR="00D84887" w:rsidRPr="00D84887" w14:paraId="18B2315B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6CED5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3CF" w14:textId="77777777" w:rsidR="00D84887" w:rsidRPr="00D84887" w:rsidRDefault="00D84887" w:rsidP="00D84887">
            <w:r w:rsidRPr="00D84887">
              <w:t xml:space="preserve">Owner's Contact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90B" w14:textId="77777777" w:rsidR="00D84887" w:rsidRPr="00D84887" w:rsidRDefault="00D84887" w:rsidP="00D84887">
            <w:r w:rsidRPr="00D84887">
              <w:t>Name:</w:t>
            </w:r>
          </w:p>
        </w:tc>
      </w:tr>
      <w:tr w:rsidR="00D84887" w:rsidRPr="00D84887" w14:paraId="5DF5DF78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C390B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50B53" w14:textId="77777777" w:rsidR="00D84887" w:rsidRPr="00D84887" w:rsidRDefault="00D84887" w:rsidP="00D84887"/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F11" w14:textId="77777777" w:rsidR="00D84887" w:rsidRPr="00D84887" w:rsidRDefault="00D84887" w:rsidP="00D84887">
            <w:r w:rsidRPr="00D84887">
              <w:t>Address:</w:t>
            </w:r>
          </w:p>
        </w:tc>
      </w:tr>
      <w:tr w:rsidR="00D84887" w:rsidRPr="00D84887" w14:paraId="38BA3802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AE373" w14:textId="77777777" w:rsidR="00D84887" w:rsidRPr="00D84887" w:rsidRDefault="00D84887" w:rsidP="00D84887"/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FFD" w14:textId="77777777" w:rsidR="00D84887" w:rsidRPr="00D84887" w:rsidRDefault="00D84887" w:rsidP="00D84887"/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B540" w14:textId="77777777" w:rsidR="00D84887" w:rsidRPr="00D84887" w:rsidRDefault="00D84887" w:rsidP="00D84887">
            <w:r w:rsidRPr="00D84887">
              <w:t>Phone/e-mail:</w:t>
            </w:r>
          </w:p>
        </w:tc>
      </w:tr>
      <w:tr w:rsidR="00D84887" w:rsidRPr="00D84887" w14:paraId="5C80EAA0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83CF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94C" w14:textId="77777777" w:rsidR="00D84887" w:rsidRPr="00D84887" w:rsidRDefault="00D84887" w:rsidP="00D84887">
            <w:r w:rsidRPr="00D84887">
              <w:t>Architect/Engineer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E11" w14:textId="77777777" w:rsidR="00D84887" w:rsidRPr="00D84887" w:rsidRDefault="00D84887" w:rsidP="00D84887">
            <w:r w:rsidRPr="00D84887">
              <w:t>Company Name:</w:t>
            </w:r>
          </w:p>
        </w:tc>
      </w:tr>
      <w:tr w:rsidR="00D84887" w:rsidRPr="00D84887" w14:paraId="6D1196EA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5DDE8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EE8B1" w14:textId="77777777" w:rsidR="00D84887" w:rsidRPr="00D84887" w:rsidRDefault="00D84887" w:rsidP="00D84887"/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BF37" w14:textId="77777777" w:rsidR="00D84887" w:rsidRPr="00D84887" w:rsidRDefault="00D84887" w:rsidP="00D84887">
            <w:r w:rsidRPr="00D84887">
              <w:t>Location:</w:t>
            </w:r>
          </w:p>
        </w:tc>
      </w:tr>
      <w:tr w:rsidR="00D84887" w:rsidRPr="00D84887" w14:paraId="0A91338A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78B76" w14:textId="77777777" w:rsidR="00D84887" w:rsidRPr="00D84887" w:rsidRDefault="00D84887" w:rsidP="00D84887"/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2D5" w14:textId="77777777" w:rsidR="00D84887" w:rsidRPr="00D84887" w:rsidRDefault="00D84887" w:rsidP="00D84887"/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0D9D" w14:textId="77777777" w:rsidR="00D84887" w:rsidRPr="00D84887" w:rsidRDefault="00D84887" w:rsidP="00D84887">
            <w:r w:rsidRPr="00D84887">
              <w:t>Contact Name/Phone/e-mail:</w:t>
            </w:r>
          </w:p>
          <w:p w14:paraId="4B25F768" w14:textId="77777777" w:rsidR="00D84887" w:rsidRPr="00D84887" w:rsidRDefault="00D84887" w:rsidP="00D84887"/>
        </w:tc>
      </w:tr>
      <w:tr w:rsidR="00D84887" w:rsidRPr="00D84887" w14:paraId="4922307E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2F80A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FB3" w14:textId="77777777" w:rsidR="00D84887" w:rsidRPr="00D84887" w:rsidRDefault="00D84887" w:rsidP="00D84887">
            <w:r w:rsidRPr="00D84887">
              <w:t>Contract Amount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0D7" w14:textId="77777777" w:rsidR="00D84887" w:rsidRPr="00D84887" w:rsidRDefault="00D84887" w:rsidP="00D84887">
            <w:r w:rsidRPr="00D84887">
              <w:t>$</w:t>
            </w:r>
          </w:p>
        </w:tc>
      </w:tr>
      <w:tr w:rsidR="00D84887" w:rsidRPr="00D84887" w14:paraId="7B6363BA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B27F1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1E0C" w14:textId="77777777" w:rsidR="00D84887" w:rsidRPr="00D84887" w:rsidRDefault="00D84887" w:rsidP="00D84887">
            <w:r w:rsidRPr="00D84887">
              <w:t>Type of Contract (i.e., firm lump sum, cost plus, unit price, etc.) &amp; Completion Date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F81" w14:textId="77777777" w:rsidR="00D84887" w:rsidRPr="00D84887" w:rsidRDefault="00D84887" w:rsidP="00D84887"/>
        </w:tc>
      </w:tr>
      <w:tr w:rsidR="00D84887" w:rsidRPr="00D84887" w14:paraId="6EE34E79" w14:textId="77777777" w:rsidTr="0073661E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BCB" w14:textId="77777777" w:rsidR="00D84887" w:rsidRPr="00D84887" w:rsidRDefault="00D84887" w:rsidP="00D84887"/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317" w14:textId="77777777" w:rsidR="00D84887" w:rsidRPr="00D84887" w:rsidRDefault="00D84887" w:rsidP="00D84887">
            <w:r w:rsidRPr="00D84887">
              <w:t>Description of Work Performed (Type, Ratings, Line end points, and voltage.)</w:t>
            </w:r>
          </w:p>
          <w:p w14:paraId="2C97D2C1" w14:textId="77777777" w:rsidR="00D84887" w:rsidRPr="00D84887" w:rsidRDefault="00D84887" w:rsidP="00D84887"/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ED5" w14:textId="77777777" w:rsidR="00D84887" w:rsidRPr="00D84887" w:rsidRDefault="00D84887" w:rsidP="00D84887"/>
        </w:tc>
      </w:tr>
    </w:tbl>
    <w:p w14:paraId="33A5A244" w14:textId="77777777" w:rsidR="00D84887" w:rsidRDefault="00D84887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406"/>
        <w:gridCol w:w="5395"/>
      </w:tblGrid>
      <w:tr w:rsidR="00C62863" w:rsidRPr="00C62863" w14:paraId="4B2CC242" w14:textId="77777777" w:rsidTr="00870291">
        <w:tc>
          <w:tcPr>
            <w:tcW w:w="441" w:type="dxa"/>
            <w:shd w:val="clear" w:color="auto" w:fill="D9D9D9" w:themeFill="background1" w:themeFillShade="D9"/>
          </w:tcPr>
          <w:p w14:paraId="4668A9C0" w14:textId="77777777" w:rsidR="00C62863" w:rsidRPr="00C62863" w:rsidRDefault="00C62863" w:rsidP="005E71C7">
            <w:pPr>
              <w:pStyle w:val="ListNumbers"/>
              <w:numPr>
                <w:ilvl w:val="0"/>
                <w:numId w:val="20"/>
              </w:numPr>
              <w:spacing w:before="0"/>
              <w:rPr>
                <w:b/>
              </w:rPr>
            </w:pP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14:paraId="38450710" w14:textId="77777777" w:rsidR="00C62863" w:rsidRPr="00C62863" w:rsidRDefault="00C62863" w:rsidP="000713CC">
            <w:pPr>
              <w:pStyle w:val="BodyText"/>
              <w:spacing w:before="0"/>
              <w:rPr>
                <w:b/>
              </w:rPr>
            </w:pPr>
            <w:r w:rsidRPr="00C62863">
              <w:rPr>
                <w:b/>
              </w:rPr>
              <w:t>P</w:t>
            </w:r>
            <w:r>
              <w:rPr>
                <w:b/>
              </w:rPr>
              <w:t>ROJECT 3</w:t>
            </w:r>
            <w:r w:rsidR="00223F8B">
              <w:rPr>
                <w:b/>
              </w:rPr>
              <w:t xml:space="preserve"> - PV SOLAR / RENEWABLES</w:t>
            </w:r>
          </w:p>
        </w:tc>
      </w:tr>
      <w:tr w:rsidR="00C62863" w14:paraId="6F70B8B5" w14:textId="77777777" w:rsidTr="00FE7620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548D4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13E" w14:textId="77777777" w:rsidR="00C62863" w:rsidRDefault="00C62863" w:rsidP="000713CC">
            <w:pPr>
              <w:pStyle w:val="BodyText"/>
              <w:spacing w:before="0"/>
            </w:pPr>
            <w:r>
              <w:t>Project Name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27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C62863" w14:paraId="612A6A06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AF017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7167" w14:textId="77777777" w:rsidR="00C62863" w:rsidRDefault="00C62863" w:rsidP="000713CC">
            <w:pPr>
              <w:pStyle w:val="BodyText"/>
              <w:spacing w:before="0"/>
            </w:pPr>
            <w:r>
              <w:t>Project 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E76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C62863" w14:paraId="10B861A1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25B1F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02A" w14:textId="77777777" w:rsidR="00C62863" w:rsidRDefault="00C62863" w:rsidP="000713CC">
            <w:pPr>
              <w:pStyle w:val="BodyText"/>
              <w:spacing w:before="0"/>
            </w:pPr>
            <w:r>
              <w:t>Owner's Name/Location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2C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C62863" w14:paraId="18726C0F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60C66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D4B" w14:textId="77777777" w:rsidR="00C62863" w:rsidRPr="007450DD" w:rsidRDefault="00C62863" w:rsidP="000713CC">
            <w:pPr>
              <w:pStyle w:val="BodyText"/>
              <w:spacing w:before="0"/>
            </w:pPr>
            <w:r>
              <w:t xml:space="preserve">Owner's Contact 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E7A" w14:textId="77777777" w:rsidR="00C62863" w:rsidRDefault="00C62863" w:rsidP="000713CC">
            <w:pPr>
              <w:pStyle w:val="BodyText"/>
              <w:spacing w:before="0"/>
            </w:pPr>
            <w:r>
              <w:t>Name:</w:t>
            </w:r>
          </w:p>
        </w:tc>
      </w:tr>
      <w:tr w:rsidR="00C62863" w14:paraId="67F2763A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37D7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31C61" w14:textId="77777777" w:rsidR="00C62863" w:rsidRDefault="00C62863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706" w14:textId="77777777" w:rsidR="00C62863" w:rsidRDefault="00C62863" w:rsidP="000713CC">
            <w:pPr>
              <w:pStyle w:val="BodyText"/>
              <w:spacing w:before="0"/>
            </w:pPr>
            <w:r>
              <w:t>Address:</w:t>
            </w:r>
          </w:p>
        </w:tc>
      </w:tr>
      <w:tr w:rsidR="00C62863" w14:paraId="3E66CE9A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E7FFC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DC7C" w14:textId="77777777" w:rsidR="00C62863" w:rsidRDefault="00C62863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5724" w14:textId="77777777" w:rsidR="00C62863" w:rsidRDefault="00C62863" w:rsidP="000713CC">
            <w:pPr>
              <w:pStyle w:val="BodyText"/>
              <w:spacing w:before="0"/>
            </w:pPr>
            <w:r>
              <w:t>Phone/e-mail:</w:t>
            </w:r>
          </w:p>
        </w:tc>
      </w:tr>
      <w:tr w:rsidR="00C62863" w14:paraId="45FABBD6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D193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FE5" w14:textId="77777777" w:rsidR="00C62863" w:rsidRDefault="00C62863" w:rsidP="000713CC">
            <w:pPr>
              <w:pStyle w:val="BodyText"/>
              <w:spacing w:before="0"/>
            </w:pPr>
            <w:r>
              <w:t>Architect/Engineer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693" w14:textId="77777777" w:rsidR="00C62863" w:rsidRDefault="00C62863" w:rsidP="000713CC">
            <w:pPr>
              <w:pStyle w:val="BodyText"/>
              <w:spacing w:before="0"/>
            </w:pPr>
            <w:r>
              <w:t>Company Name:</w:t>
            </w:r>
          </w:p>
        </w:tc>
      </w:tr>
      <w:tr w:rsidR="00C62863" w14:paraId="4D7F8DBF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4D0B1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6E8DF" w14:textId="77777777" w:rsidR="00C62863" w:rsidRDefault="00C62863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34C" w14:textId="77777777" w:rsidR="00C62863" w:rsidRDefault="00C62863" w:rsidP="000713CC">
            <w:pPr>
              <w:pStyle w:val="BodyText"/>
              <w:spacing w:before="0"/>
            </w:pPr>
            <w:r>
              <w:t>Location:</w:t>
            </w:r>
          </w:p>
        </w:tc>
      </w:tr>
      <w:tr w:rsidR="00C62863" w14:paraId="216C76D2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DA8A3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D4B" w14:textId="77777777" w:rsidR="00C62863" w:rsidRDefault="00C62863" w:rsidP="000713CC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C69" w14:textId="77777777" w:rsidR="00C62863" w:rsidRDefault="00C62863" w:rsidP="000713CC">
            <w:pPr>
              <w:pStyle w:val="BodyText"/>
              <w:spacing w:before="0"/>
            </w:pPr>
            <w:r>
              <w:t>Contact Name/Phone/e-mail:</w:t>
            </w:r>
          </w:p>
          <w:p w14:paraId="7834ECC7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C62863" w14:paraId="636C34FB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718C0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5C02" w14:textId="77777777" w:rsidR="00C62863" w:rsidRDefault="00C62863" w:rsidP="000713CC">
            <w:pPr>
              <w:pStyle w:val="BodyText"/>
              <w:spacing w:before="0"/>
            </w:pPr>
            <w:r>
              <w:t>Contract Amount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A5E6" w14:textId="77777777" w:rsidR="00C62863" w:rsidRDefault="00C62863" w:rsidP="000713CC">
            <w:pPr>
              <w:pStyle w:val="BodyText"/>
              <w:spacing w:before="0"/>
            </w:pPr>
            <w:r>
              <w:t>$</w:t>
            </w:r>
          </w:p>
        </w:tc>
      </w:tr>
      <w:tr w:rsidR="00C62863" w14:paraId="2F168F1B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6583" w14:textId="77777777" w:rsidR="00C62863" w:rsidRPr="004E4318" w:rsidRDefault="00C6286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34BF" w14:textId="77777777" w:rsidR="00C62863" w:rsidRDefault="00C62863" w:rsidP="000713CC">
            <w:pPr>
              <w:pStyle w:val="BodyText"/>
              <w:spacing w:before="0"/>
            </w:pPr>
            <w:r>
              <w:t>Type of Contract (</w:t>
            </w:r>
            <w:r w:rsidR="00A868F5">
              <w:t>i.e.</w:t>
            </w:r>
            <w:r>
              <w:t>, firm lump sum, cost plus, unit price, etc.) &amp; Completion Date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5B48" w14:textId="77777777" w:rsidR="00C62863" w:rsidRDefault="00C62863" w:rsidP="000713CC">
            <w:pPr>
              <w:pStyle w:val="BodyText"/>
              <w:spacing w:before="0"/>
            </w:pPr>
          </w:p>
        </w:tc>
      </w:tr>
      <w:tr w:rsidR="00870291" w14:paraId="10036F73" w14:textId="77777777" w:rsidTr="00FE762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D043" w14:textId="77777777" w:rsidR="00870291" w:rsidRPr="004E4318" w:rsidRDefault="00870291" w:rsidP="00870291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405" w14:textId="77777777" w:rsidR="00870291" w:rsidRDefault="00870291" w:rsidP="00870291">
            <w:pPr>
              <w:pStyle w:val="BodyText"/>
              <w:spacing w:before="0"/>
            </w:pPr>
            <w:r w:rsidRPr="00870291">
              <w:t>Description of Work Performed (Type, Ratings, Line end points, and voltage.)</w:t>
            </w:r>
          </w:p>
          <w:p w14:paraId="52BF0C91" w14:textId="77777777" w:rsidR="00870291" w:rsidRDefault="00870291" w:rsidP="00870291">
            <w:pPr>
              <w:pStyle w:val="BodyText"/>
              <w:spacing w:before="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ED26" w14:textId="77777777" w:rsidR="00870291" w:rsidRDefault="00870291" w:rsidP="00870291">
            <w:pPr>
              <w:pStyle w:val="BodyText"/>
              <w:spacing w:before="0"/>
            </w:pPr>
          </w:p>
        </w:tc>
      </w:tr>
    </w:tbl>
    <w:p w14:paraId="6ED73B6F" w14:textId="73A24A00" w:rsidR="005D5706" w:rsidRDefault="00C62863" w:rsidP="005D5706">
      <w:pPr>
        <w:pStyle w:val="BodyText"/>
        <w:rPr>
          <w:b/>
        </w:rPr>
      </w:pPr>
      <w:r w:rsidRPr="00C62863">
        <w:rPr>
          <w:b/>
        </w:rPr>
        <w:t>ADD ADDITIONAL SHEETS AS NECESSARY</w:t>
      </w:r>
    </w:p>
    <w:p w14:paraId="76FE5876" w14:textId="77777777" w:rsidR="0019274F" w:rsidRDefault="0019274F" w:rsidP="005D5706">
      <w:pPr>
        <w:pStyle w:val="BodyText"/>
        <w:rPr>
          <w:b/>
        </w:rPr>
      </w:pPr>
    </w:p>
    <w:p w14:paraId="1694A713" w14:textId="77777777" w:rsidR="0019274F" w:rsidRDefault="0019274F" w:rsidP="005D5706">
      <w:pPr>
        <w:pStyle w:val="BodyText"/>
        <w:rPr>
          <w:b/>
        </w:rPr>
      </w:pPr>
    </w:p>
    <w:p w14:paraId="513C5C70" w14:textId="77777777" w:rsidR="00F60013" w:rsidRDefault="00F60013" w:rsidP="005D5706">
      <w:pPr>
        <w:pStyle w:val="BodyText"/>
        <w:rPr>
          <w:b/>
        </w:rPr>
      </w:pPr>
    </w:p>
    <w:p w14:paraId="13B31845" w14:textId="77777777" w:rsidR="00F60013" w:rsidRDefault="00F60013" w:rsidP="005D5706">
      <w:pPr>
        <w:pStyle w:val="BodyText"/>
        <w:rPr>
          <w:b/>
        </w:rPr>
      </w:pPr>
    </w:p>
    <w:p w14:paraId="789F65A7" w14:textId="77777777" w:rsidR="00F60013" w:rsidRPr="00C62863" w:rsidRDefault="00F60013" w:rsidP="005D5706">
      <w:pPr>
        <w:pStyle w:val="BodyText"/>
        <w:rPr>
          <w:b/>
        </w:rPr>
      </w:pPr>
    </w:p>
    <w:p w14:paraId="520FF50E" w14:textId="2AC102F7" w:rsidR="00E111AB" w:rsidRDefault="00E111AB" w:rsidP="00CD51B3">
      <w:pPr>
        <w:pStyle w:val="Heading2"/>
      </w:pPr>
      <w:r>
        <w:t>EPC CONTRACTS</w:t>
      </w:r>
      <w:r w:rsidR="0069476E">
        <w:t xml:space="preserve"> and </w:t>
      </w:r>
      <w:r w:rsidR="00870291">
        <w:t>ENGINEERING</w:t>
      </w:r>
    </w:p>
    <w:p w14:paraId="4938EAEF" w14:textId="376D143D" w:rsidR="00E111AB" w:rsidRDefault="00E111AB" w:rsidP="00E111AB">
      <w:pPr>
        <w:pStyle w:val="BodyText"/>
        <w:spacing w:after="240"/>
      </w:pPr>
      <w:r>
        <w:t xml:space="preserve">List top five (5) EPC Contracts by </w:t>
      </w:r>
      <w:r w:rsidR="008E542F">
        <w:t xml:space="preserve">US$ amount </w:t>
      </w:r>
      <w:r>
        <w:t>and date for the last five (5) years: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391"/>
        <w:gridCol w:w="1797"/>
        <w:gridCol w:w="1801"/>
        <w:gridCol w:w="1812"/>
      </w:tblGrid>
      <w:tr w:rsidR="00430C83" w:rsidRPr="00E111AB" w14:paraId="7CFA57DA" w14:textId="6DC365A5" w:rsidTr="00FE7620">
        <w:tc>
          <w:tcPr>
            <w:tcW w:w="441" w:type="dxa"/>
            <w:shd w:val="clear" w:color="auto" w:fill="D9D9D9" w:themeFill="background1" w:themeFillShade="D9"/>
          </w:tcPr>
          <w:p w14:paraId="2799AC4A" w14:textId="6413A310" w:rsidR="00430C83" w:rsidRPr="00E111AB" w:rsidRDefault="00430C83" w:rsidP="00E111AB">
            <w:pPr>
              <w:pStyle w:val="ListNumbers"/>
              <w:numPr>
                <w:ilvl w:val="0"/>
                <w:numId w:val="0"/>
              </w:numPr>
              <w:spacing w:before="0"/>
              <w:rPr>
                <w:b/>
              </w:rPr>
            </w:pPr>
          </w:p>
        </w:tc>
        <w:tc>
          <w:tcPr>
            <w:tcW w:w="3391" w:type="dxa"/>
            <w:shd w:val="clear" w:color="auto" w:fill="D9D9D9" w:themeFill="background1" w:themeFillShade="D9"/>
          </w:tcPr>
          <w:p w14:paraId="4D736813" w14:textId="638F2D8B" w:rsidR="00430C83" w:rsidRPr="00E111AB" w:rsidRDefault="00430C83" w:rsidP="000713CC">
            <w:pPr>
              <w:pStyle w:val="BodyText"/>
              <w:spacing w:before="0"/>
              <w:rPr>
                <w:b/>
              </w:rPr>
            </w:pPr>
            <w:r>
              <w:rPr>
                <w:b/>
              </w:rPr>
              <w:t>EPC Project Name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5F6C8EE5" w14:textId="6CBB52A6" w:rsidR="00430C83" w:rsidRPr="00E111AB" w:rsidRDefault="00430C83" w:rsidP="00430C83">
            <w:pPr>
              <w:pStyle w:val="BodyText"/>
              <w:spacing w:before="0"/>
              <w:jc w:val="center"/>
              <w:rPr>
                <w:b/>
              </w:rPr>
            </w:pPr>
            <w:r>
              <w:rPr>
                <w:b/>
              </w:rPr>
              <w:t>Dollar Amount</w:t>
            </w:r>
          </w:p>
        </w:tc>
        <w:tc>
          <w:tcPr>
            <w:tcW w:w="1801" w:type="dxa"/>
            <w:shd w:val="clear" w:color="auto" w:fill="D9D9D9" w:themeFill="background1" w:themeFillShade="D9"/>
          </w:tcPr>
          <w:p w14:paraId="62B2D9E8" w14:textId="6C3F3752" w:rsidR="00430C83" w:rsidRPr="00E111AB" w:rsidRDefault="00430C83" w:rsidP="00430C83">
            <w:pPr>
              <w:pStyle w:val="BodyText"/>
              <w:spacing w:before="0"/>
              <w:jc w:val="center"/>
              <w:rPr>
                <w:b/>
              </w:rPr>
            </w:pPr>
            <w:r>
              <w:rPr>
                <w:b/>
              </w:rPr>
              <w:t>Contract No.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025E76A5" w14:textId="64A6CAEA" w:rsidR="00430C83" w:rsidRPr="00E111AB" w:rsidRDefault="00430C83" w:rsidP="00430C83">
            <w:pPr>
              <w:pStyle w:val="BodyText"/>
              <w:spacing w:before="0"/>
              <w:jc w:val="center"/>
              <w:rPr>
                <w:b/>
              </w:rPr>
            </w:pPr>
            <w:r>
              <w:rPr>
                <w:b/>
              </w:rPr>
              <w:t>Date Completed</w:t>
            </w:r>
          </w:p>
        </w:tc>
      </w:tr>
      <w:tr w:rsidR="00430C83" w14:paraId="791A0CFC" w14:textId="18D47423" w:rsidTr="00FE7620">
        <w:tc>
          <w:tcPr>
            <w:tcW w:w="441" w:type="dxa"/>
          </w:tcPr>
          <w:p w14:paraId="2B094414" w14:textId="7C1F67B2" w:rsidR="00430C83" w:rsidRPr="004E4318" w:rsidRDefault="00430C83" w:rsidP="005E71C7">
            <w:pPr>
              <w:pStyle w:val="ListNumbers"/>
              <w:numPr>
                <w:ilvl w:val="0"/>
                <w:numId w:val="22"/>
              </w:numPr>
              <w:spacing w:before="0"/>
            </w:pPr>
          </w:p>
        </w:tc>
        <w:tc>
          <w:tcPr>
            <w:tcW w:w="3391" w:type="dxa"/>
          </w:tcPr>
          <w:p w14:paraId="1D8583D1" w14:textId="5BDA0223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797" w:type="dxa"/>
          </w:tcPr>
          <w:p w14:paraId="261EA685" w14:textId="5590D6E6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01" w:type="dxa"/>
            <w:shd w:val="clear" w:color="auto" w:fill="auto"/>
          </w:tcPr>
          <w:p w14:paraId="00E6FBA3" w14:textId="30911BC2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12" w:type="dxa"/>
            <w:shd w:val="clear" w:color="auto" w:fill="auto"/>
          </w:tcPr>
          <w:p w14:paraId="38503BFC" w14:textId="49E2B206" w:rsidR="00430C83" w:rsidRDefault="00430C83" w:rsidP="000713CC">
            <w:pPr>
              <w:pStyle w:val="BodyText"/>
              <w:spacing w:before="0"/>
            </w:pPr>
          </w:p>
        </w:tc>
      </w:tr>
      <w:tr w:rsidR="00430C83" w14:paraId="248ED369" w14:textId="28F903BC" w:rsidTr="00FE7620">
        <w:tc>
          <w:tcPr>
            <w:tcW w:w="441" w:type="dxa"/>
          </w:tcPr>
          <w:p w14:paraId="77710E10" w14:textId="29782208" w:rsidR="00430C83" w:rsidRPr="004E4318" w:rsidRDefault="00430C83" w:rsidP="005E71C7">
            <w:pPr>
              <w:pStyle w:val="ListNumbers"/>
              <w:numPr>
                <w:ilvl w:val="0"/>
                <w:numId w:val="22"/>
              </w:numPr>
              <w:spacing w:before="0"/>
            </w:pPr>
          </w:p>
        </w:tc>
        <w:tc>
          <w:tcPr>
            <w:tcW w:w="3391" w:type="dxa"/>
          </w:tcPr>
          <w:p w14:paraId="47357904" w14:textId="00BE530B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797" w:type="dxa"/>
          </w:tcPr>
          <w:p w14:paraId="69707C5F" w14:textId="20848113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01" w:type="dxa"/>
            <w:shd w:val="clear" w:color="auto" w:fill="auto"/>
          </w:tcPr>
          <w:p w14:paraId="1B603443" w14:textId="16587299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12" w:type="dxa"/>
            <w:shd w:val="clear" w:color="auto" w:fill="auto"/>
          </w:tcPr>
          <w:p w14:paraId="54C1A975" w14:textId="5A311B81" w:rsidR="00430C83" w:rsidRDefault="00430C83" w:rsidP="000713CC">
            <w:pPr>
              <w:pStyle w:val="BodyText"/>
              <w:spacing w:before="0"/>
            </w:pPr>
          </w:p>
        </w:tc>
      </w:tr>
      <w:tr w:rsidR="00430C83" w14:paraId="5880D8C8" w14:textId="4BE9AA02" w:rsidTr="00FE7620">
        <w:tc>
          <w:tcPr>
            <w:tcW w:w="441" w:type="dxa"/>
          </w:tcPr>
          <w:p w14:paraId="165117D2" w14:textId="7411199D" w:rsidR="00430C83" w:rsidRPr="004E4318" w:rsidRDefault="00430C83" w:rsidP="005E71C7">
            <w:pPr>
              <w:pStyle w:val="ListNumbers"/>
              <w:numPr>
                <w:ilvl w:val="0"/>
                <w:numId w:val="22"/>
              </w:numPr>
              <w:spacing w:before="0"/>
            </w:pPr>
          </w:p>
        </w:tc>
        <w:tc>
          <w:tcPr>
            <w:tcW w:w="3391" w:type="dxa"/>
          </w:tcPr>
          <w:p w14:paraId="400BA15D" w14:textId="4F107F77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797" w:type="dxa"/>
          </w:tcPr>
          <w:p w14:paraId="193A50F8" w14:textId="46F6D391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01" w:type="dxa"/>
            <w:shd w:val="clear" w:color="auto" w:fill="auto"/>
          </w:tcPr>
          <w:p w14:paraId="6D40E7F3" w14:textId="061F4BA1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12" w:type="dxa"/>
            <w:shd w:val="clear" w:color="auto" w:fill="auto"/>
          </w:tcPr>
          <w:p w14:paraId="6E0F3568" w14:textId="79A50CD1" w:rsidR="00430C83" w:rsidRDefault="00430C83" w:rsidP="000713CC">
            <w:pPr>
              <w:pStyle w:val="BodyText"/>
              <w:spacing w:before="0"/>
            </w:pPr>
          </w:p>
        </w:tc>
      </w:tr>
      <w:tr w:rsidR="00430C83" w14:paraId="52590D78" w14:textId="44CF90F9" w:rsidTr="00FE7620">
        <w:tc>
          <w:tcPr>
            <w:tcW w:w="441" w:type="dxa"/>
          </w:tcPr>
          <w:p w14:paraId="62095030" w14:textId="5E2BE0C6" w:rsidR="00430C83" w:rsidRPr="004E4318" w:rsidRDefault="00430C83" w:rsidP="005E71C7">
            <w:pPr>
              <w:pStyle w:val="ListNumbers"/>
              <w:numPr>
                <w:ilvl w:val="0"/>
                <w:numId w:val="22"/>
              </w:numPr>
              <w:spacing w:before="0"/>
            </w:pPr>
          </w:p>
        </w:tc>
        <w:tc>
          <w:tcPr>
            <w:tcW w:w="3391" w:type="dxa"/>
          </w:tcPr>
          <w:p w14:paraId="1A5631FB" w14:textId="545AE1CC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797" w:type="dxa"/>
          </w:tcPr>
          <w:p w14:paraId="77C83D47" w14:textId="3D952F18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01" w:type="dxa"/>
            <w:shd w:val="clear" w:color="auto" w:fill="auto"/>
          </w:tcPr>
          <w:p w14:paraId="57E3B77D" w14:textId="1F3C7959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12" w:type="dxa"/>
            <w:shd w:val="clear" w:color="auto" w:fill="auto"/>
          </w:tcPr>
          <w:p w14:paraId="5603296D" w14:textId="6E0805B3" w:rsidR="00430C83" w:rsidRDefault="00430C83" w:rsidP="000713CC">
            <w:pPr>
              <w:pStyle w:val="BodyText"/>
              <w:spacing w:before="0"/>
            </w:pPr>
          </w:p>
        </w:tc>
      </w:tr>
      <w:tr w:rsidR="00430C83" w14:paraId="3ECCF88F" w14:textId="7128A01F" w:rsidTr="00FE7620">
        <w:tc>
          <w:tcPr>
            <w:tcW w:w="441" w:type="dxa"/>
          </w:tcPr>
          <w:p w14:paraId="3D668A63" w14:textId="69F97E7D" w:rsidR="00430C83" w:rsidRPr="004E4318" w:rsidRDefault="00430C83" w:rsidP="005E71C7">
            <w:pPr>
              <w:pStyle w:val="ListNumbers"/>
              <w:numPr>
                <w:ilvl w:val="0"/>
                <w:numId w:val="22"/>
              </w:numPr>
              <w:spacing w:before="0"/>
            </w:pPr>
          </w:p>
        </w:tc>
        <w:tc>
          <w:tcPr>
            <w:tcW w:w="3391" w:type="dxa"/>
          </w:tcPr>
          <w:p w14:paraId="21D7D0FB" w14:textId="2376800B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797" w:type="dxa"/>
          </w:tcPr>
          <w:p w14:paraId="6F78FEEE" w14:textId="141AD86D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01" w:type="dxa"/>
            <w:shd w:val="clear" w:color="auto" w:fill="auto"/>
          </w:tcPr>
          <w:p w14:paraId="0FD8D0D2" w14:textId="64ED8A70" w:rsidR="00430C83" w:rsidRDefault="00430C83" w:rsidP="000713CC">
            <w:pPr>
              <w:pStyle w:val="BodyText"/>
              <w:spacing w:before="0"/>
            </w:pPr>
          </w:p>
        </w:tc>
        <w:tc>
          <w:tcPr>
            <w:tcW w:w="1812" w:type="dxa"/>
            <w:shd w:val="clear" w:color="auto" w:fill="auto"/>
          </w:tcPr>
          <w:p w14:paraId="0BCFD28C" w14:textId="07E4D76A" w:rsidR="00430C83" w:rsidRDefault="00430C83" w:rsidP="000713CC">
            <w:pPr>
              <w:pStyle w:val="BodyText"/>
              <w:spacing w:before="0"/>
            </w:pPr>
          </w:p>
        </w:tc>
      </w:tr>
    </w:tbl>
    <w:p w14:paraId="3A2B504D" w14:textId="48D5904F" w:rsidR="00870291" w:rsidRPr="00D84887" w:rsidRDefault="0069476E" w:rsidP="00FE7620">
      <w:pPr>
        <w:pStyle w:val="BodyText"/>
      </w:pPr>
      <w:r>
        <w:t>Engineering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6"/>
        <w:gridCol w:w="2611"/>
        <w:gridCol w:w="740"/>
        <w:gridCol w:w="931"/>
        <w:gridCol w:w="1629"/>
        <w:gridCol w:w="2970"/>
      </w:tblGrid>
      <w:tr w:rsidR="009615D7" w:rsidRPr="00C62863" w14:paraId="37382D04" w14:textId="77777777" w:rsidTr="00FE7620">
        <w:tc>
          <w:tcPr>
            <w:tcW w:w="366" w:type="dxa"/>
            <w:shd w:val="clear" w:color="auto" w:fill="auto"/>
          </w:tcPr>
          <w:p w14:paraId="39184412" w14:textId="77777777" w:rsidR="009E0B70" w:rsidRPr="009E0B70" w:rsidRDefault="009E0B70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72F835E3" w14:textId="77777777" w:rsidR="009E0B70" w:rsidRPr="009E0B70" w:rsidRDefault="009E0B70" w:rsidP="000713CC">
            <w:pPr>
              <w:pStyle w:val="BodyText"/>
              <w:spacing w:before="0"/>
            </w:pPr>
            <w:r w:rsidRPr="009E0B70">
              <w:t>List the</w:t>
            </w:r>
            <w:r>
              <w:t xml:space="preserve"> </w:t>
            </w:r>
            <w:r w:rsidRPr="009E0B70">
              <w:t xml:space="preserve">power industry design tools and versions that you have licensed products to use: </w:t>
            </w:r>
          </w:p>
        </w:tc>
      </w:tr>
      <w:tr w:rsidR="009615D7" w14:paraId="6E10DFC5" w14:textId="77777777" w:rsidTr="00FE7620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3CD7F" w14:textId="77777777" w:rsidR="009E0B70" w:rsidRPr="004E4318" w:rsidRDefault="009E0B70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8D9" w14:textId="77777777" w:rsidR="009E0B70" w:rsidRDefault="009E0B70" w:rsidP="000713CC">
            <w:pPr>
              <w:pStyle w:val="BodyText"/>
              <w:spacing w:before="0"/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102" w14:textId="77777777" w:rsidR="009E0B70" w:rsidRDefault="009E0B70" w:rsidP="000713CC">
            <w:pPr>
              <w:pStyle w:val="BodyText"/>
              <w:spacing w:before="0"/>
            </w:pPr>
          </w:p>
        </w:tc>
      </w:tr>
      <w:tr w:rsidR="009615D7" w14:paraId="3F1954E1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5871F" w14:textId="77777777" w:rsidR="009E0B70" w:rsidRPr="004E4318" w:rsidRDefault="009E0B70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8229" w14:textId="77777777" w:rsidR="009E0B70" w:rsidRDefault="009E0B70" w:rsidP="000713CC">
            <w:pPr>
              <w:pStyle w:val="BodyText"/>
              <w:spacing w:before="0"/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6D3" w14:textId="77777777" w:rsidR="009E0B70" w:rsidRDefault="009E0B70" w:rsidP="000713CC">
            <w:pPr>
              <w:pStyle w:val="BodyText"/>
              <w:spacing w:before="0"/>
            </w:pPr>
          </w:p>
        </w:tc>
      </w:tr>
      <w:tr w:rsidR="009615D7" w14:paraId="79E4C2D9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DB1" w14:textId="77777777" w:rsidR="009E0B70" w:rsidRPr="004E4318" w:rsidRDefault="009E0B70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835" w14:textId="77777777" w:rsidR="009E0B70" w:rsidRDefault="009E0B70" w:rsidP="000713CC">
            <w:pPr>
              <w:pStyle w:val="BodyText"/>
              <w:spacing w:before="0"/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88FB" w14:textId="77777777" w:rsidR="009E0B70" w:rsidRDefault="009E0B70" w:rsidP="000713CC">
            <w:pPr>
              <w:pStyle w:val="BodyText"/>
              <w:spacing w:before="0"/>
            </w:pPr>
          </w:p>
        </w:tc>
      </w:tr>
      <w:tr w:rsidR="009615D7" w:rsidRPr="00C62863" w14:paraId="7547247E" w14:textId="77777777" w:rsidTr="00FE7620">
        <w:tc>
          <w:tcPr>
            <w:tcW w:w="366" w:type="dxa"/>
            <w:tcBorders>
              <w:bottom w:val="single" w:sz="4" w:space="0" w:color="auto"/>
            </w:tcBorders>
            <w:shd w:val="clear" w:color="auto" w:fill="auto"/>
          </w:tcPr>
          <w:p w14:paraId="4DFA4DA2" w14:textId="77777777" w:rsidR="005B2367" w:rsidRPr="009E0B70" w:rsidRDefault="005B2367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16813125" w14:textId="77777777" w:rsidR="005B2367" w:rsidRDefault="005B2367" w:rsidP="000713CC">
            <w:pPr>
              <w:pStyle w:val="BodyText"/>
              <w:spacing w:before="0"/>
            </w:pPr>
            <w:r w:rsidRPr="005B2367">
              <w:t>How many of the following resourc</w:t>
            </w:r>
            <w:r>
              <w:t xml:space="preserve">es do you have dedicated to </w:t>
            </w:r>
            <w:r w:rsidR="00223F8B">
              <w:t>Renewable</w:t>
            </w:r>
            <w:r w:rsidRPr="005B2367">
              <w:t xml:space="preserve"> engineering/design and how many years of renewables industry experience do they have on average?</w:t>
            </w:r>
          </w:p>
        </w:tc>
      </w:tr>
      <w:tr w:rsidR="009615D7" w14:paraId="756D6AB1" w14:textId="77777777" w:rsidTr="00FE7620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C2DA8" w14:textId="77777777" w:rsidR="009615D7" w:rsidRPr="004E4318" w:rsidRDefault="009615D7" w:rsidP="005B2367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0DE" w14:textId="77777777" w:rsidR="009615D7" w:rsidRDefault="009615D7" w:rsidP="005B2367">
            <w:pPr>
              <w:pStyle w:val="BodyText"/>
              <w:spacing w:before="0"/>
            </w:pPr>
            <w:r>
              <w:t>Total Professional Engineers</w:t>
            </w:r>
          </w:p>
          <w:p w14:paraId="4D0D1485" w14:textId="7835D499" w:rsidR="009615D7" w:rsidRDefault="009615D7" w:rsidP="005B2367">
            <w:pPr>
              <w:pStyle w:val="BodyText"/>
              <w:spacing w:before="0"/>
            </w:pPr>
            <w:r>
              <w:t>(</w:t>
            </w:r>
            <w:proofErr w:type="gramStart"/>
            <w:r>
              <w:t>by</w:t>
            </w:r>
            <w:proofErr w:type="gramEnd"/>
            <w:r>
              <w:t xml:space="preserve"> Discipline):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ECFE" w14:textId="198B10C4" w:rsidR="009615D7" w:rsidRDefault="009615D7" w:rsidP="005B2367">
            <w:pPr>
              <w:pStyle w:val="BodyText"/>
              <w:spacing w:before="0"/>
            </w:pPr>
            <w:r>
              <w:t>No: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CDF0" w14:textId="70842BA3" w:rsidR="009615D7" w:rsidRDefault="009615D7" w:rsidP="005B2367">
            <w:pPr>
              <w:pStyle w:val="BodyText"/>
              <w:spacing w:before="0"/>
            </w:pPr>
            <w:r>
              <w:t>Average years of industry experience:</w:t>
            </w:r>
          </w:p>
        </w:tc>
      </w:tr>
      <w:tr w:rsidR="009615D7" w14:paraId="77AAAD66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48A26" w14:textId="77777777" w:rsidR="009615D7" w:rsidRPr="004E4318" w:rsidRDefault="009615D7" w:rsidP="0073661E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BAAE" w14:textId="77777777" w:rsidR="009615D7" w:rsidRDefault="009615D7" w:rsidP="0073661E">
            <w:pPr>
              <w:pStyle w:val="BodyText"/>
              <w:spacing w:before="0"/>
              <w:ind w:left="720"/>
            </w:pPr>
            <w:r>
              <w:t>Protection &amp; Control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E8E" w14:textId="77777777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E1D" w14:textId="0E0B9E71" w:rsidR="009615D7" w:rsidRDefault="009615D7" w:rsidP="00FE7620">
            <w:pPr>
              <w:pStyle w:val="BodyText"/>
              <w:spacing w:before="0"/>
            </w:pPr>
          </w:p>
        </w:tc>
      </w:tr>
      <w:tr w:rsidR="009615D7" w14:paraId="4FBE7C04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B0B1A" w14:textId="77777777" w:rsidR="009615D7" w:rsidRPr="004E4318" w:rsidRDefault="009615D7" w:rsidP="0073661E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7C3" w14:textId="77777777" w:rsidR="009615D7" w:rsidRDefault="009615D7" w:rsidP="0073661E">
            <w:pPr>
              <w:pStyle w:val="BodyText"/>
              <w:spacing w:before="0"/>
              <w:ind w:left="720"/>
            </w:pPr>
            <w:r>
              <w:t>Electrical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3A1" w14:textId="77777777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C39" w14:textId="55732970" w:rsidR="009615D7" w:rsidRDefault="009615D7" w:rsidP="00FE7620">
            <w:pPr>
              <w:pStyle w:val="BodyText"/>
              <w:spacing w:before="0"/>
            </w:pPr>
          </w:p>
        </w:tc>
      </w:tr>
      <w:tr w:rsidR="009615D7" w14:paraId="466A21E4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87FF7" w14:textId="77777777" w:rsidR="009615D7" w:rsidRPr="004E4318" w:rsidRDefault="009615D7" w:rsidP="0073661E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0C1" w14:textId="77777777" w:rsidR="009615D7" w:rsidRDefault="009615D7" w:rsidP="0073661E">
            <w:pPr>
              <w:pStyle w:val="BodyText"/>
              <w:spacing w:before="0"/>
              <w:ind w:left="720"/>
            </w:pPr>
            <w:r>
              <w:t>Civil/Structural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6B3" w14:textId="77777777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6C6" w14:textId="18971D2D" w:rsidR="009615D7" w:rsidRDefault="009615D7" w:rsidP="00FE7620">
            <w:pPr>
              <w:pStyle w:val="BodyText"/>
              <w:spacing w:before="0"/>
            </w:pPr>
          </w:p>
        </w:tc>
      </w:tr>
      <w:tr w:rsidR="009615D7" w14:paraId="03642813" w14:textId="77777777" w:rsidTr="00FE7620">
        <w:trPr>
          <w:cantSplit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FA52" w14:textId="77777777" w:rsidR="009615D7" w:rsidRPr="004E4318" w:rsidRDefault="009615D7" w:rsidP="0073661E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B78" w14:textId="77777777" w:rsidR="009615D7" w:rsidRDefault="009615D7" w:rsidP="0073661E">
            <w:pPr>
              <w:pStyle w:val="BodyText"/>
              <w:spacing w:before="0"/>
              <w:ind w:left="720"/>
            </w:pPr>
            <w:r>
              <w:t>Other Disciplines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3C2" w14:textId="77777777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1D9" w14:textId="2D97861C" w:rsidR="009615D7" w:rsidRDefault="009615D7" w:rsidP="00FE7620">
            <w:pPr>
              <w:pStyle w:val="BodyText"/>
              <w:spacing w:before="0"/>
            </w:pPr>
          </w:p>
        </w:tc>
      </w:tr>
      <w:tr w:rsidR="009615D7" w14:paraId="46EFCABF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84D90" w14:textId="77777777" w:rsidR="009615D7" w:rsidRPr="004E4318" w:rsidRDefault="009615D7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53F" w14:textId="3656BEB3" w:rsidR="009615D7" w:rsidRDefault="009615D7" w:rsidP="0073661E">
            <w:pPr>
              <w:pStyle w:val="BodyText"/>
              <w:spacing w:before="0"/>
            </w:pPr>
            <w:r>
              <w:t>Designers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B37" w14:textId="0E27EB5D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3D8A" w14:textId="3C097400" w:rsidR="009615D7" w:rsidRDefault="009615D7">
            <w:pPr>
              <w:pStyle w:val="BodyText"/>
              <w:spacing w:before="0"/>
            </w:pPr>
          </w:p>
        </w:tc>
      </w:tr>
      <w:tr w:rsidR="009615D7" w14:paraId="2657928B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079EF" w14:textId="77777777" w:rsidR="009615D7" w:rsidRPr="004E4318" w:rsidRDefault="009615D7" w:rsidP="005B2367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B6E3" w14:textId="1D976B1F" w:rsidR="009615D7" w:rsidRDefault="009615D7" w:rsidP="005B2367">
            <w:pPr>
              <w:pStyle w:val="BodyText"/>
              <w:spacing w:before="0"/>
            </w:pPr>
            <w:r>
              <w:t>Project Managers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9352" w14:textId="440E1285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567" w14:textId="5BFD0D8C" w:rsidR="009615D7" w:rsidRDefault="009615D7">
            <w:pPr>
              <w:pStyle w:val="BodyText"/>
              <w:spacing w:before="0"/>
            </w:pPr>
          </w:p>
        </w:tc>
      </w:tr>
      <w:tr w:rsidR="009615D7" w14:paraId="2B7550BF" w14:textId="77777777" w:rsidTr="00FE7620"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4F9" w14:textId="77777777" w:rsidR="009615D7" w:rsidRPr="004E4318" w:rsidRDefault="009615D7" w:rsidP="005B2367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9F5" w14:textId="106ED6C4" w:rsidR="009615D7" w:rsidRDefault="009615D7" w:rsidP="005B2367">
            <w:pPr>
              <w:pStyle w:val="BodyText"/>
              <w:spacing w:before="0"/>
            </w:pPr>
            <w:r>
              <w:t>Procurement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8FC" w14:textId="6AE960C4" w:rsidR="009615D7" w:rsidRDefault="009615D7">
            <w:pPr>
              <w:pStyle w:val="BodyText"/>
              <w:spacing w:before="0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594" w14:textId="6EAC7985" w:rsidR="009615D7" w:rsidRDefault="009615D7">
            <w:pPr>
              <w:pStyle w:val="BodyText"/>
              <w:spacing w:before="0"/>
            </w:pPr>
          </w:p>
        </w:tc>
      </w:tr>
      <w:tr w:rsidR="009615D7" w:rsidRPr="00C62863" w14:paraId="46DC02C1" w14:textId="77777777" w:rsidTr="00FE7620">
        <w:tc>
          <w:tcPr>
            <w:tcW w:w="366" w:type="dxa"/>
            <w:shd w:val="clear" w:color="auto" w:fill="auto"/>
          </w:tcPr>
          <w:p w14:paraId="4EA768C8" w14:textId="77777777" w:rsidR="00F85340" w:rsidRPr="009E0B70" w:rsidRDefault="00F85340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076B9FBE" w14:textId="77777777" w:rsidR="00F85340" w:rsidRDefault="00F85340" w:rsidP="000713CC">
            <w:pPr>
              <w:pStyle w:val="BodyText"/>
              <w:spacing w:before="0"/>
            </w:pPr>
            <w:r>
              <w:t>Provide a copy of your C</w:t>
            </w:r>
            <w:r w:rsidRPr="00F85340">
              <w:t>ompany Engineering/Design Quality Control process</w:t>
            </w:r>
            <w:r>
              <w:t xml:space="preserve">.  </w:t>
            </w:r>
          </w:p>
        </w:tc>
      </w:tr>
      <w:tr w:rsidR="009615D7" w:rsidRPr="00C62863" w14:paraId="17A0CBFC" w14:textId="77777777" w:rsidTr="00FE7620">
        <w:tc>
          <w:tcPr>
            <w:tcW w:w="366" w:type="dxa"/>
            <w:shd w:val="clear" w:color="auto" w:fill="auto"/>
          </w:tcPr>
          <w:p w14:paraId="016291F0" w14:textId="53C80C56" w:rsidR="00F85340" w:rsidRPr="009E0B70" w:rsidRDefault="00F85340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3D856646" w14:textId="7C8AAD41" w:rsidR="00F85340" w:rsidRDefault="00F85340" w:rsidP="000713CC">
            <w:pPr>
              <w:pStyle w:val="BodyText"/>
              <w:spacing w:before="0"/>
            </w:pPr>
            <w:r>
              <w:t xml:space="preserve">Provide recent examples that your </w:t>
            </w:r>
            <w:r w:rsidR="000713CC">
              <w:t>Engineering/Contractor Team performed for PV Solar project work in the past.</w:t>
            </w:r>
          </w:p>
        </w:tc>
      </w:tr>
      <w:tr w:rsidR="009615D7" w:rsidRPr="00C62863" w14:paraId="0EBE3C8B" w14:textId="77777777" w:rsidTr="00FE7620">
        <w:tc>
          <w:tcPr>
            <w:tcW w:w="366" w:type="dxa"/>
            <w:shd w:val="clear" w:color="auto" w:fill="auto"/>
          </w:tcPr>
          <w:p w14:paraId="4EB7977E" w14:textId="0EE40F70" w:rsidR="000713CC" w:rsidRPr="009E0B70" w:rsidRDefault="000713CC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743BA5AC" w14:textId="318669B5" w:rsidR="000713CC" w:rsidRDefault="000713CC" w:rsidP="000713CC">
            <w:pPr>
              <w:pStyle w:val="BodyText"/>
              <w:spacing w:before="0"/>
            </w:pPr>
            <w:r>
              <w:t xml:space="preserve">Provide recent examples that your Engineering/Contractor Team performed for PV Solar project work in the </w:t>
            </w:r>
            <w:r w:rsidRPr="009F54E9">
              <w:rPr>
                <w:i/>
              </w:rPr>
              <w:t>Caribbean</w:t>
            </w:r>
            <w:r>
              <w:t>.</w:t>
            </w:r>
          </w:p>
        </w:tc>
      </w:tr>
      <w:tr w:rsidR="009615D7" w:rsidRPr="00C62863" w14:paraId="7B42F2EE" w14:textId="4D452A63" w:rsidTr="00FE7620">
        <w:tc>
          <w:tcPr>
            <w:tcW w:w="366" w:type="dxa"/>
            <w:shd w:val="clear" w:color="auto" w:fill="auto"/>
          </w:tcPr>
          <w:p w14:paraId="1C3BDB3E" w14:textId="5D3B6CC9" w:rsidR="000713CC" w:rsidRPr="009E0B70" w:rsidRDefault="000713CC" w:rsidP="005E71C7">
            <w:pPr>
              <w:pStyle w:val="ListNumbers"/>
              <w:numPr>
                <w:ilvl w:val="0"/>
                <w:numId w:val="26"/>
              </w:numPr>
              <w:spacing w:before="0"/>
              <w:rPr>
                <w:b/>
              </w:rPr>
            </w:pPr>
          </w:p>
        </w:tc>
        <w:tc>
          <w:tcPr>
            <w:tcW w:w="8881" w:type="dxa"/>
            <w:gridSpan w:val="5"/>
            <w:shd w:val="clear" w:color="auto" w:fill="auto"/>
          </w:tcPr>
          <w:p w14:paraId="3F56AD4B" w14:textId="67C6B61B" w:rsidR="000713CC" w:rsidRDefault="000713CC" w:rsidP="000713CC">
            <w:pPr>
              <w:pStyle w:val="BodyText"/>
              <w:spacing w:before="0"/>
            </w:pPr>
            <w:r>
              <w:t>Professional Licensing:  Number by Discipline</w:t>
            </w:r>
          </w:p>
        </w:tc>
      </w:tr>
      <w:tr w:rsidR="009615D7" w14:paraId="4A3322D5" w14:textId="1771A269" w:rsidTr="002830B2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E88C0" w14:textId="116BAB71" w:rsidR="000713CC" w:rsidRPr="004E4318" w:rsidRDefault="000713CC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103FD" w14:textId="19185C78" w:rsidR="000713CC" w:rsidRPr="00A65C43" w:rsidRDefault="00A65C43" w:rsidP="00A65C43">
            <w:pPr>
              <w:pStyle w:val="BodyText"/>
              <w:spacing w:before="0"/>
              <w:rPr>
                <w:b/>
              </w:rPr>
            </w:pPr>
            <w:r w:rsidRPr="00A65C43">
              <w:rPr>
                <w:b/>
              </w:rPr>
              <w:t>Engineering Discipline</w:t>
            </w:r>
          </w:p>
        </w:tc>
        <w:tc>
          <w:tcPr>
            <w:tcW w:w="6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8303BB" w14:textId="5A7A0DD6" w:rsidR="000713CC" w:rsidRPr="00A65C43" w:rsidRDefault="00A65C43" w:rsidP="00A65C43">
            <w:pPr>
              <w:pStyle w:val="BodyText"/>
              <w:spacing w:before="0"/>
              <w:jc w:val="center"/>
              <w:rPr>
                <w:b/>
              </w:rPr>
            </w:pPr>
            <w:r w:rsidRPr="00A65C43">
              <w:rPr>
                <w:b/>
              </w:rPr>
              <w:t>Number</w:t>
            </w:r>
          </w:p>
        </w:tc>
      </w:tr>
      <w:tr w:rsidR="009615D7" w14:paraId="3DB46D98" w14:textId="051F2AAA" w:rsidTr="00F60013">
        <w:tc>
          <w:tcPr>
            <w:tcW w:w="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C0FA2" w14:textId="7D705D8C" w:rsidR="000713CC" w:rsidRPr="004E4318" w:rsidRDefault="000713CC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3E9" w14:textId="5723C4A1" w:rsidR="000713CC" w:rsidRDefault="00A65C43" w:rsidP="000713CC">
            <w:pPr>
              <w:pStyle w:val="BodyText"/>
              <w:spacing w:before="0"/>
            </w:pPr>
            <w:r>
              <w:t xml:space="preserve">Professional Licensing (Protection &amp; Control, Electrical, </w:t>
            </w:r>
            <w:r>
              <w:lastRenderedPageBreak/>
              <w:t>Civil/Structural)</w:t>
            </w:r>
          </w:p>
        </w:tc>
        <w:tc>
          <w:tcPr>
            <w:tcW w:w="6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E96" w14:textId="123B39A5" w:rsidR="000713CC" w:rsidRDefault="000713CC" w:rsidP="00A65C43">
            <w:pPr>
              <w:pStyle w:val="BodyText"/>
              <w:spacing w:before="0"/>
              <w:jc w:val="center"/>
            </w:pPr>
          </w:p>
        </w:tc>
      </w:tr>
      <w:tr w:rsidR="00F60013" w14:paraId="77A3F035" w14:textId="77777777" w:rsidTr="002830B2"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850" w14:textId="77777777" w:rsidR="00F60013" w:rsidRDefault="00F6001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  <w:p w14:paraId="1408A708" w14:textId="77777777" w:rsidR="00F60013" w:rsidRDefault="00F6001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  <w:p w14:paraId="11568B4B" w14:textId="77777777" w:rsidR="00F60013" w:rsidRPr="004E4318" w:rsidRDefault="00F6001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7E4" w14:textId="77777777" w:rsidR="00F60013" w:rsidRDefault="00F60013" w:rsidP="000713CC">
            <w:pPr>
              <w:pStyle w:val="BodyText"/>
              <w:spacing w:before="0"/>
            </w:pPr>
          </w:p>
        </w:tc>
        <w:tc>
          <w:tcPr>
            <w:tcW w:w="6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FC8" w14:textId="77777777" w:rsidR="00F60013" w:rsidRDefault="00F60013" w:rsidP="00A65C43">
            <w:pPr>
              <w:pStyle w:val="BodyText"/>
              <w:spacing w:before="0"/>
              <w:jc w:val="center"/>
            </w:pPr>
          </w:p>
        </w:tc>
      </w:tr>
    </w:tbl>
    <w:p w14:paraId="1BCF7DC3" w14:textId="784286F4" w:rsidR="00CD51B3" w:rsidRDefault="00CD51B3" w:rsidP="00CD51B3">
      <w:pPr>
        <w:pStyle w:val="Heading2"/>
      </w:pPr>
      <w:r>
        <w:t>personnel</w:t>
      </w:r>
    </w:p>
    <w:p w14:paraId="021862E2" w14:textId="5817147A" w:rsidR="00175210" w:rsidRDefault="00CD51B3" w:rsidP="00CD51B3">
      <w:pPr>
        <w:spacing w:before="240"/>
        <w:rPr>
          <w:szCs w:val="20"/>
        </w:rPr>
      </w:pPr>
      <w:r w:rsidRPr="00CD51B3">
        <w:rPr>
          <w:szCs w:val="20"/>
        </w:rPr>
        <w:t>Provide a list of field management and supervisory personnel with qualifications and length of time in your employ (include resumes).</w:t>
      </w:r>
    </w:p>
    <w:p w14:paraId="7C961EB0" w14:textId="36145043" w:rsidR="005A678D" w:rsidRDefault="005A678D" w:rsidP="005A678D">
      <w:pPr>
        <w:pStyle w:val="Heading2"/>
      </w:pPr>
      <w:r>
        <w:t>SUBCONTRACTORS</w:t>
      </w:r>
    </w:p>
    <w:p w14:paraId="262434B0" w14:textId="54C9415D" w:rsidR="005A678D" w:rsidRPr="00747FCA" w:rsidRDefault="005A678D" w:rsidP="005A678D">
      <w:pPr>
        <w:pStyle w:val="BodyText"/>
      </w:pPr>
      <w:r>
        <w:t>What portion of you contracts do you</w:t>
      </w:r>
      <w:r w:rsidR="008E542F">
        <w:t xml:space="preserve"> typically</w:t>
      </w:r>
      <w:r>
        <w:t xml:space="preserve"> subcontract?</w:t>
      </w:r>
      <w:r>
        <w:tab/>
      </w:r>
      <w:r>
        <w:tab/>
        <w:t>______________%</w:t>
      </w:r>
    </w:p>
    <w:p w14:paraId="5605F9F6" w14:textId="1C5AAD46" w:rsidR="00CD51B3" w:rsidRDefault="00CD51B3" w:rsidP="00CD51B3">
      <w:pPr>
        <w:pStyle w:val="Heading2"/>
      </w:pPr>
      <w:r>
        <w:t>equipment</w:t>
      </w:r>
    </w:p>
    <w:p w14:paraId="3E532AC8" w14:textId="308942B3" w:rsidR="00CD51B3" w:rsidRDefault="00CD51B3" w:rsidP="00CD51B3">
      <w:pPr>
        <w:spacing w:before="240"/>
        <w:rPr>
          <w:szCs w:val="20"/>
        </w:rPr>
      </w:pPr>
      <w:r w:rsidRPr="00CD51B3">
        <w:rPr>
          <w:szCs w:val="20"/>
        </w:rPr>
        <w:t>Provide a list of equipment available (indicate owned or rented and amount).</w:t>
      </w:r>
    </w:p>
    <w:p w14:paraId="179D2163" w14:textId="77777777" w:rsidR="00182C98" w:rsidRDefault="00182C98" w:rsidP="00182C98">
      <w:pPr>
        <w:pStyle w:val="Heading2"/>
      </w:pPr>
      <w:r>
        <w:t>scheduling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4"/>
        <w:gridCol w:w="4403"/>
        <w:gridCol w:w="4395"/>
      </w:tblGrid>
      <w:tr w:rsidR="00182C98" w14:paraId="1434BCF6" w14:textId="77777777" w:rsidTr="00FE7620">
        <w:tc>
          <w:tcPr>
            <w:tcW w:w="444" w:type="dxa"/>
          </w:tcPr>
          <w:p w14:paraId="02168792" w14:textId="77777777" w:rsidR="00182C98" w:rsidRPr="004E4318" w:rsidRDefault="00182C98" w:rsidP="005E71C7">
            <w:pPr>
              <w:pStyle w:val="ListNumbers"/>
              <w:keepNext/>
              <w:keepLines/>
              <w:numPr>
                <w:ilvl w:val="0"/>
                <w:numId w:val="23"/>
              </w:numPr>
              <w:spacing w:before="0"/>
            </w:pPr>
          </w:p>
        </w:tc>
        <w:tc>
          <w:tcPr>
            <w:tcW w:w="8798" w:type="dxa"/>
            <w:gridSpan w:val="2"/>
          </w:tcPr>
          <w:p w14:paraId="355B8CC9" w14:textId="77777777" w:rsidR="00182C98" w:rsidRDefault="00182C98" w:rsidP="009E0B70">
            <w:pPr>
              <w:pStyle w:val="BodyText"/>
              <w:keepNext/>
              <w:keepLines/>
              <w:spacing w:before="0"/>
            </w:pPr>
            <w:r>
              <w:t>What method of scheduling do you use in administering and monitoring construction projects (e.g. M</w:t>
            </w:r>
            <w:r w:rsidR="00223F8B">
              <w:t>icr</w:t>
            </w:r>
            <w:r>
              <w:t>o</w:t>
            </w:r>
            <w:r w:rsidR="00223F8B">
              <w:t>so</w:t>
            </w:r>
            <w:r>
              <w:t>ft Project, Excel, Vis</w:t>
            </w:r>
            <w:r w:rsidR="00223F8B">
              <w:t xml:space="preserve">io, PeopleSoft, </w:t>
            </w:r>
            <w:proofErr w:type="spellStart"/>
            <w:r w:rsidR="00223F8B">
              <w:t>GigaPlan</w:t>
            </w:r>
            <w:proofErr w:type="spellEnd"/>
            <w:r w:rsidR="00223F8B">
              <w:t>, etc.).</w:t>
            </w:r>
            <w:r>
              <w:t xml:space="preserve">  List computer software utilized:</w:t>
            </w:r>
          </w:p>
        </w:tc>
      </w:tr>
      <w:tr w:rsidR="00182C98" w14:paraId="3CB269D9" w14:textId="77777777" w:rsidTr="0019274F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1EDDA" w14:textId="77777777" w:rsidR="00182C98" w:rsidRPr="004E4318" w:rsidRDefault="00182C98" w:rsidP="000713CC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EC8" w14:textId="77777777" w:rsidR="00182C98" w:rsidRDefault="00182C98" w:rsidP="000713CC">
            <w:pPr>
              <w:pStyle w:val="BodyText"/>
              <w:keepNext/>
              <w:keepLines/>
              <w:spacing w:before="0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4FA5" w14:textId="77777777" w:rsidR="00182C98" w:rsidRDefault="00182C98" w:rsidP="000713CC">
            <w:pPr>
              <w:pStyle w:val="BodyText"/>
              <w:keepNext/>
              <w:keepLines/>
              <w:spacing w:before="0"/>
            </w:pPr>
          </w:p>
        </w:tc>
      </w:tr>
      <w:tr w:rsidR="009E0B70" w14:paraId="036448AC" w14:textId="77777777" w:rsidTr="0019274F"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7BCE" w14:textId="77777777" w:rsidR="009E0B70" w:rsidRPr="004E4318" w:rsidRDefault="009E0B70" w:rsidP="000713CC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5CBC" w14:textId="77777777" w:rsidR="009E0B70" w:rsidRDefault="009E0B70" w:rsidP="000713CC">
            <w:pPr>
              <w:pStyle w:val="BodyText"/>
              <w:keepNext/>
              <w:keepLines/>
              <w:spacing w:before="0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C68" w14:textId="77777777" w:rsidR="009E0B70" w:rsidRDefault="009E0B70" w:rsidP="000713CC">
            <w:pPr>
              <w:pStyle w:val="BodyText"/>
              <w:keepNext/>
              <w:keepLines/>
              <w:spacing w:before="0"/>
            </w:pPr>
          </w:p>
        </w:tc>
      </w:tr>
    </w:tbl>
    <w:p w14:paraId="3473CD67" w14:textId="77777777" w:rsidR="009E0B70" w:rsidRDefault="009E0B70" w:rsidP="009E0B70">
      <w:pPr>
        <w:pStyle w:val="Heading2"/>
      </w:pPr>
      <w:bookmarkStart w:id="0" w:name="_Toc421198876"/>
      <w:bookmarkStart w:id="1" w:name="_Toc421198913"/>
      <w:bookmarkStart w:id="2" w:name="_Toc421198980"/>
      <w:bookmarkStart w:id="3" w:name="_Toc421280033"/>
      <w:bookmarkStart w:id="4" w:name="_Toc421280162"/>
      <w:bookmarkStart w:id="5" w:name="_Toc422296483"/>
      <w:bookmarkStart w:id="6" w:name="_Toc422296946"/>
      <w:bookmarkStart w:id="7" w:name="_Toc421280058"/>
      <w:bookmarkStart w:id="8" w:name="_Toc421280187"/>
      <w:bookmarkStart w:id="9" w:name="_Toc422296508"/>
      <w:bookmarkStart w:id="10" w:name="_Toc422296971"/>
      <w:bookmarkStart w:id="11" w:name="_Toc421198904"/>
      <w:bookmarkStart w:id="12" w:name="_Toc421198941"/>
      <w:bookmarkStart w:id="13" w:name="_Toc421199006"/>
      <w:bookmarkStart w:id="14" w:name="_Toc421280059"/>
      <w:bookmarkStart w:id="15" w:name="_Toc421280188"/>
      <w:bookmarkStart w:id="16" w:name="_Toc422296509"/>
      <w:bookmarkStart w:id="17" w:name="_Toc422296972"/>
      <w:bookmarkStart w:id="18" w:name="_Toc421198905"/>
      <w:bookmarkStart w:id="19" w:name="_Toc421198942"/>
      <w:bookmarkStart w:id="20" w:name="_Toc421199007"/>
      <w:bookmarkStart w:id="21" w:name="_Toc421280060"/>
      <w:bookmarkStart w:id="22" w:name="_Toc421280189"/>
      <w:bookmarkStart w:id="23" w:name="_Toc422296510"/>
      <w:bookmarkStart w:id="24" w:name="_Toc422296973"/>
      <w:bookmarkStart w:id="25" w:name="_Toc421198906"/>
      <w:bookmarkStart w:id="26" w:name="_Toc421198943"/>
      <w:bookmarkStart w:id="27" w:name="_Toc421199008"/>
      <w:bookmarkStart w:id="28" w:name="_Toc421280061"/>
      <w:bookmarkStart w:id="29" w:name="_Toc421280190"/>
      <w:bookmarkStart w:id="30" w:name="_Toc422296511"/>
      <w:bookmarkStart w:id="31" w:name="_Toc422296974"/>
      <w:bookmarkStart w:id="32" w:name="_Toc414968832"/>
      <w:bookmarkStart w:id="33" w:name="_Toc414971191"/>
      <w:bookmarkStart w:id="34" w:name="_Toc414973005"/>
      <w:bookmarkStart w:id="35" w:name="_Toc413835904"/>
      <w:bookmarkStart w:id="36" w:name="_Toc413836023"/>
      <w:bookmarkStart w:id="37" w:name="_Toc413937181"/>
      <w:bookmarkStart w:id="38" w:name="_Toc413938219"/>
      <w:bookmarkStart w:id="39" w:name="_Toc413938344"/>
      <w:bookmarkStart w:id="40" w:name="_Toc413938414"/>
      <w:bookmarkStart w:id="41" w:name="_Toc413938686"/>
      <w:bookmarkStart w:id="42" w:name="_Toc413938865"/>
      <w:bookmarkStart w:id="43" w:name="_Toc413939689"/>
      <w:bookmarkStart w:id="44" w:name="_Toc413940632"/>
      <w:bookmarkStart w:id="45" w:name="_Toc414219049"/>
      <w:bookmarkStart w:id="46" w:name="_Toc414260497"/>
      <w:bookmarkStart w:id="47" w:name="_Toc413835905"/>
      <w:bookmarkStart w:id="48" w:name="_Toc413836024"/>
      <w:bookmarkStart w:id="49" w:name="_Toc413937182"/>
      <w:bookmarkStart w:id="50" w:name="_Toc413938220"/>
      <w:bookmarkStart w:id="51" w:name="_Toc413938345"/>
      <w:bookmarkStart w:id="52" w:name="_Toc413938415"/>
      <w:bookmarkStart w:id="53" w:name="_Toc413938687"/>
      <w:bookmarkStart w:id="54" w:name="_Toc413938866"/>
      <w:bookmarkStart w:id="55" w:name="_Toc413939690"/>
      <w:bookmarkStart w:id="56" w:name="_Toc413940633"/>
      <w:bookmarkStart w:id="57" w:name="_Toc414219050"/>
      <w:bookmarkStart w:id="58" w:name="_Toc414260498"/>
      <w:bookmarkStart w:id="59" w:name="_Toc413835907"/>
      <w:bookmarkStart w:id="60" w:name="_Toc413836026"/>
      <w:bookmarkStart w:id="61" w:name="_Toc413937184"/>
      <w:bookmarkStart w:id="62" w:name="_Toc413938222"/>
      <w:bookmarkStart w:id="63" w:name="_Toc413938347"/>
      <w:bookmarkStart w:id="64" w:name="_Toc413938417"/>
      <w:bookmarkStart w:id="65" w:name="_Toc413938689"/>
      <w:bookmarkStart w:id="66" w:name="_Toc413938868"/>
      <w:bookmarkStart w:id="67" w:name="_Toc413939692"/>
      <w:bookmarkStart w:id="68" w:name="_Toc413940635"/>
      <w:bookmarkStart w:id="69" w:name="_Toc414219052"/>
      <w:bookmarkStart w:id="70" w:name="_Toc414260499"/>
      <w:bookmarkStart w:id="71" w:name="_Toc414260502"/>
      <w:bookmarkStart w:id="72" w:name="_Toc4142605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t>completion schedule</w:t>
      </w:r>
    </w:p>
    <w:p w14:paraId="599BC2C8" w14:textId="163220FD" w:rsidR="009E0B70" w:rsidRPr="009E0B70" w:rsidRDefault="009E0B70" w:rsidP="009E0B70">
      <w:pPr>
        <w:pStyle w:val="BodyText"/>
      </w:pPr>
      <w:r w:rsidRPr="009E0B70">
        <w:t xml:space="preserve">In the past three (3) years, how many of your </w:t>
      </w:r>
      <w:r w:rsidR="00D17ECF">
        <w:t xml:space="preserve">solar PV </w:t>
      </w:r>
      <w:r w:rsidRPr="009E0B70">
        <w:t xml:space="preserve">projects have </w:t>
      </w:r>
      <w:r w:rsidR="00704AF8">
        <w:t xml:space="preserve">taken more time than </w:t>
      </w:r>
      <w:r w:rsidRPr="009E0B70">
        <w:t xml:space="preserve">the </w:t>
      </w:r>
      <w:r w:rsidR="00D17ECF">
        <w:t xml:space="preserve">agreed </w:t>
      </w:r>
      <w:r w:rsidRPr="009E0B70">
        <w:t>Owner’s completion schedule?</w:t>
      </w:r>
      <w:r w:rsidRPr="009E0B70">
        <w:tab/>
        <w:t>_</w:t>
      </w:r>
      <w:r>
        <w:t>______________</w:t>
      </w:r>
    </w:p>
    <w:p w14:paraId="478C4EBE" w14:textId="7FF62556" w:rsidR="00BA59F4" w:rsidRDefault="00F00AAF" w:rsidP="00747FCA">
      <w:pPr>
        <w:pStyle w:val="Heading1"/>
      </w:pPr>
      <w:r>
        <w:t>Health and Safety</w:t>
      </w:r>
      <w:r w:rsidR="00747FCA">
        <w:t xml:space="preserve"> Information</w:t>
      </w:r>
    </w:p>
    <w:p w14:paraId="5E293280" w14:textId="77777777" w:rsidR="00F00AAF" w:rsidRDefault="00F00AAF" w:rsidP="00F00AAF">
      <w:pPr>
        <w:rPr>
          <w:szCs w:val="20"/>
        </w:rPr>
      </w:pPr>
      <w:r w:rsidRPr="00F00AAF">
        <w:rPr>
          <w:szCs w:val="20"/>
        </w:rPr>
        <w:t xml:space="preserve">Does your company have a written Environmental, Health &amp; Safety (EHS) Program? </w:t>
      </w:r>
      <w:r>
        <w:rPr>
          <w:rFonts w:ascii="Menlo Bold" w:hAnsi="Menlo Bold" w:cs="Menlo Bold"/>
          <w:szCs w:val="20"/>
        </w:rPr>
        <w:t>____</w:t>
      </w:r>
      <w:r w:rsidRPr="00F00AAF">
        <w:rPr>
          <w:szCs w:val="20"/>
        </w:rPr>
        <w:t xml:space="preserve">Yes </w:t>
      </w:r>
      <w:r>
        <w:rPr>
          <w:rFonts w:ascii="Menlo Bold" w:hAnsi="Menlo Bold" w:cs="Menlo Bold"/>
          <w:szCs w:val="20"/>
        </w:rPr>
        <w:t>____</w:t>
      </w:r>
      <w:r w:rsidRPr="00F00AAF">
        <w:rPr>
          <w:szCs w:val="20"/>
        </w:rPr>
        <w:t xml:space="preserve">No </w:t>
      </w:r>
    </w:p>
    <w:p w14:paraId="5D4EA3DA" w14:textId="77777777" w:rsidR="00F00AAF" w:rsidRDefault="00F00AAF" w:rsidP="00F00AAF">
      <w:pPr>
        <w:rPr>
          <w:szCs w:val="20"/>
        </w:rPr>
      </w:pPr>
    </w:p>
    <w:p w14:paraId="274113AD" w14:textId="77777777" w:rsidR="00F00AAF" w:rsidRDefault="00F00AAF" w:rsidP="00F00AAF">
      <w:pPr>
        <w:rPr>
          <w:szCs w:val="20"/>
        </w:rPr>
      </w:pPr>
      <w:r w:rsidRPr="00F00AAF">
        <w:rPr>
          <w:szCs w:val="20"/>
        </w:rPr>
        <w:t xml:space="preserve">If yes, please provide </w:t>
      </w:r>
      <w:r>
        <w:rPr>
          <w:szCs w:val="20"/>
        </w:rPr>
        <w:t>a copy as an attachment</w:t>
      </w:r>
      <w:r w:rsidRPr="00F00AAF">
        <w:rPr>
          <w:szCs w:val="20"/>
        </w:rPr>
        <w:t xml:space="preserve">. </w:t>
      </w:r>
    </w:p>
    <w:p w14:paraId="4241BBCF" w14:textId="77777777" w:rsidR="00F00AAF" w:rsidRDefault="00F00AAF" w:rsidP="00F00AAF">
      <w:pPr>
        <w:rPr>
          <w:szCs w:val="20"/>
        </w:rPr>
      </w:pPr>
    </w:p>
    <w:p w14:paraId="2A9A86CF" w14:textId="59ADF45E" w:rsidR="00F00AAF" w:rsidRDefault="00F00AAF" w:rsidP="00F00AAF">
      <w:pPr>
        <w:rPr>
          <w:szCs w:val="20"/>
        </w:rPr>
      </w:pPr>
      <w:r w:rsidRPr="00F00AAF">
        <w:rPr>
          <w:szCs w:val="20"/>
        </w:rPr>
        <w:t xml:space="preserve">Please provide safety record data or information </w:t>
      </w:r>
      <w:r>
        <w:rPr>
          <w:szCs w:val="20"/>
        </w:rPr>
        <w:t>and c</w:t>
      </w:r>
      <w:r w:rsidRPr="00F00AAF">
        <w:rPr>
          <w:szCs w:val="20"/>
        </w:rPr>
        <w:t>omment on any areas of your company’s EHS program and policies that you feel will be</w:t>
      </w:r>
      <w:r>
        <w:rPr>
          <w:szCs w:val="20"/>
        </w:rPr>
        <w:t xml:space="preserve"> appropriate in our evaluation.</w:t>
      </w:r>
    </w:p>
    <w:p w14:paraId="1434A836" w14:textId="77777777" w:rsidR="00F00AAF" w:rsidRDefault="00F00AAF" w:rsidP="00F00AAF">
      <w:pPr>
        <w:rPr>
          <w:szCs w:val="20"/>
        </w:rPr>
      </w:pPr>
    </w:p>
    <w:p w14:paraId="4325DC16" w14:textId="77777777" w:rsidR="00F00AAF" w:rsidRDefault="00F00AAF" w:rsidP="00F00AAF">
      <w:pPr>
        <w:rPr>
          <w:szCs w:val="20"/>
        </w:rPr>
      </w:pPr>
    </w:p>
    <w:p w14:paraId="1E7901E0" w14:textId="77777777" w:rsidR="00F00AAF" w:rsidRDefault="00F00AAF" w:rsidP="00F00AAF">
      <w:pPr>
        <w:rPr>
          <w:szCs w:val="20"/>
        </w:rPr>
      </w:pPr>
    </w:p>
    <w:p w14:paraId="2349A599" w14:textId="77777777" w:rsidR="00F00AAF" w:rsidRDefault="00F00AAF" w:rsidP="00F00AAF">
      <w:pPr>
        <w:rPr>
          <w:szCs w:val="20"/>
        </w:rPr>
      </w:pPr>
    </w:p>
    <w:p w14:paraId="5B62B366" w14:textId="77777777" w:rsidR="00F00AAF" w:rsidRDefault="00F00AAF" w:rsidP="00F00AAF">
      <w:pPr>
        <w:rPr>
          <w:szCs w:val="20"/>
        </w:rPr>
      </w:pPr>
    </w:p>
    <w:p w14:paraId="74894191" w14:textId="77777777" w:rsidR="00F00AAF" w:rsidRDefault="00F00AAF" w:rsidP="00F00AAF">
      <w:pPr>
        <w:rPr>
          <w:szCs w:val="20"/>
        </w:rPr>
      </w:pPr>
    </w:p>
    <w:p w14:paraId="210341CA" w14:textId="77777777" w:rsidR="00F00AAF" w:rsidRDefault="00F00AAF" w:rsidP="00F00AAF">
      <w:pPr>
        <w:pStyle w:val="Heading2"/>
        <w:numPr>
          <w:ilvl w:val="0"/>
          <w:numId w:val="0"/>
        </w:numPr>
      </w:pPr>
    </w:p>
    <w:p w14:paraId="3B4C583D" w14:textId="6AC7948A" w:rsidR="00747FCA" w:rsidRDefault="00F00AAF" w:rsidP="00F00AAF">
      <w:pPr>
        <w:pStyle w:val="Heading1"/>
      </w:pPr>
      <w:r>
        <w:t>Financial S</w:t>
      </w:r>
      <w:r w:rsidR="00747FCA">
        <w:t>tatements</w:t>
      </w:r>
      <w:r w:rsidR="00D17ECF" w:rsidRPr="00D17ECF">
        <w:t xml:space="preserve"> </w:t>
      </w:r>
    </w:p>
    <w:p w14:paraId="059A7410" w14:textId="733A3845" w:rsidR="00F00AAF" w:rsidRDefault="00D17ECF" w:rsidP="00FE7620">
      <w:pPr>
        <w:pStyle w:val="BodyText"/>
      </w:pPr>
      <w:r w:rsidRPr="00D17ECF">
        <w:t>Attach a copy of the most recent full year financial statement(s).</w:t>
      </w:r>
      <w:bookmarkStart w:id="73" w:name="_GoBack"/>
      <w:bookmarkEnd w:id="73"/>
    </w:p>
    <w:p w14:paraId="6D079FC1" w14:textId="7C383ACC" w:rsidR="005A678D" w:rsidRDefault="00F00AAF" w:rsidP="00F00AAF">
      <w:pPr>
        <w:pStyle w:val="Heading1"/>
      </w:pPr>
      <w:r>
        <w:t>Legal</w:t>
      </w:r>
    </w:p>
    <w:p w14:paraId="5888A307" w14:textId="77777777" w:rsidR="005A678D" w:rsidRDefault="005A678D" w:rsidP="00F00AAF">
      <w:pPr>
        <w:pStyle w:val="Heading3"/>
        <w:keepLines/>
        <w:numPr>
          <w:ilvl w:val="0"/>
          <w:numId w:val="0"/>
        </w:numPr>
      </w:pPr>
      <w:r>
        <w:t>Litigation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0"/>
        <w:gridCol w:w="4509"/>
        <w:gridCol w:w="4509"/>
      </w:tblGrid>
      <w:tr w:rsidR="00430C83" w14:paraId="13D499A7" w14:textId="77777777" w:rsidTr="000713CC">
        <w:tc>
          <w:tcPr>
            <w:tcW w:w="450" w:type="dxa"/>
          </w:tcPr>
          <w:p w14:paraId="0CE31D63" w14:textId="77777777" w:rsidR="00430C83" w:rsidRPr="004E4318" w:rsidRDefault="00430C83" w:rsidP="00CE30EC">
            <w:pPr>
              <w:pStyle w:val="ListNumbers"/>
              <w:keepNext/>
              <w:keepLines/>
              <w:numPr>
                <w:ilvl w:val="0"/>
                <w:numId w:val="27"/>
              </w:numPr>
              <w:spacing w:before="0"/>
            </w:pPr>
          </w:p>
        </w:tc>
        <w:tc>
          <w:tcPr>
            <w:tcW w:w="9018" w:type="dxa"/>
            <w:gridSpan w:val="2"/>
          </w:tcPr>
          <w:p w14:paraId="7FEB0A45" w14:textId="6EAE4299" w:rsidR="00430C83" w:rsidRDefault="00430C83" w:rsidP="000713CC">
            <w:pPr>
              <w:pStyle w:val="BodyText"/>
              <w:keepNext/>
              <w:keepLines/>
              <w:spacing w:before="0"/>
            </w:pPr>
            <w:r w:rsidRPr="00430C83">
              <w:t>Any litigation between your company and</w:t>
            </w:r>
            <w:r w:rsidR="003A2484">
              <w:t xml:space="preserve"> any</w:t>
            </w:r>
            <w:r w:rsidRPr="00430C83">
              <w:t xml:space="preserve"> governments</w:t>
            </w:r>
            <w:r w:rsidR="008F3A5F">
              <w:t xml:space="preserve"> and/or companies</w:t>
            </w:r>
            <w:r w:rsidRPr="00430C83">
              <w:t>?</w:t>
            </w:r>
          </w:p>
          <w:p w14:paraId="76F5F8D1" w14:textId="77777777" w:rsidR="00430C83" w:rsidRDefault="00430C83" w:rsidP="000713CC">
            <w:pPr>
              <w:pStyle w:val="BodyText"/>
              <w:keepNext/>
              <w:keepLines/>
              <w:spacing w:before="0"/>
            </w:pPr>
            <w:r>
              <w:t>__</w:t>
            </w:r>
            <w:proofErr w:type="gramStart"/>
            <w:r>
              <w:t>_  YES</w:t>
            </w:r>
            <w:proofErr w:type="gramEnd"/>
            <w:r>
              <w:t xml:space="preserve">   ___  NO</w:t>
            </w:r>
          </w:p>
          <w:p w14:paraId="55575E97" w14:textId="77777777" w:rsidR="00430C83" w:rsidRDefault="00430C83" w:rsidP="00430C83">
            <w:pPr>
              <w:pStyle w:val="BodyText"/>
              <w:keepNext/>
              <w:keepLines/>
              <w:spacing w:before="0"/>
            </w:pPr>
            <w:r>
              <w:t>If yes, list Court, Case Name and Number</w:t>
            </w:r>
          </w:p>
        </w:tc>
      </w:tr>
      <w:tr w:rsidR="00430C83" w14:paraId="0DC40956" w14:textId="77777777" w:rsidTr="000713CC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76A7E" w14:textId="77777777" w:rsidR="00430C83" w:rsidRPr="004E4318" w:rsidRDefault="00430C83" w:rsidP="000713CC">
            <w:pPr>
              <w:pStyle w:val="ListNumbers"/>
              <w:keepNext/>
              <w:keepLines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0E9" w14:textId="77777777" w:rsidR="00430C83" w:rsidRDefault="00430C83" w:rsidP="000713CC">
            <w:pPr>
              <w:pStyle w:val="BodyText"/>
              <w:keepNext/>
              <w:keepLines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C04" w14:textId="77777777" w:rsidR="00430C83" w:rsidRDefault="00430C83" w:rsidP="000713CC">
            <w:pPr>
              <w:pStyle w:val="BodyText"/>
              <w:keepNext/>
              <w:keepLines/>
              <w:spacing w:before="0"/>
            </w:pPr>
          </w:p>
        </w:tc>
      </w:tr>
      <w:tr w:rsidR="00430C83" w14:paraId="4B6BF394" w14:textId="77777777" w:rsidTr="000713CC"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0AA" w14:textId="77777777" w:rsidR="00430C83" w:rsidRPr="004E4318" w:rsidRDefault="00430C83" w:rsidP="000713CC">
            <w:pPr>
              <w:pStyle w:val="ListNumbers"/>
              <w:numPr>
                <w:ilvl w:val="0"/>
                <w:numId w:val="0"/>
              </w:numPr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AAFC" w14:textId="77777777" w:rsidR="00430C83" w:rsidRPr="007450DD" w:rsidRDefault="00430C83" w:rsidP="000713CC">
            <w:pPr>
              <w:pStyle w:val="BodyText"/>
              <w:spacing w:before="0"/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3520" w14:textId="77777777" w:rsidR="00430C83" w:rsidRDefault="00430C83" w:rsidP="000713CC">
            <w:pPr>
              <w:pStyle w:val="BodyText"/>
              <w:spacing w:before="0"/>
            </w:pPr>
          </w:p>
        </w:tc>
      </w:tr>
    </w:tbl>
    <w:p w14:paraId="251C1EC1" w14:textId="77777777" w:rsidR="00122EB3" w:rsidRPr="00FA46FE" w:rsidRDefault="00122EB3" w:rsidP="00FE7620">
      <w:pPr>
        <w:pStyle w:val="Heading3"/>
        <w:keepLines/>
        <w:numPr>
          <w:ilvl w:val="0"/>
          <w:numId w:val="0"/>
        </w:numPr>
      </w:pPr>
    </w:p>
    <w:sectPr w:rsidR="00122EB3" w:rsidRPr="00FA46FE" w:rsidSect="00FE76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2070" w:right="1440" w:bottom="1152" w:left="1440" w:header="576" w:footer="432" w:gutter="0"/>
      <w:pgNumType w:start="1" w:chapStyle="7" w:chapSep="period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C445D" w14:textId="77777777" w:rsidR="00B06DFC" w:rsidRDefault="00B06DFC">
      <w:r>
        <w:separator/>
      </w:r>
    </w:p>
  </w:endnote>
  <w:endnote w:type="continuationSeparator" w:id="0">
    <w:p w14:paraId="27E3AD3A" w14:textId="77777777" w:rsidR="00B06DFC" w:rsidRDefault="00B0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CF1B" w14:textId="77777777" w:rsidR="00F60013" w:rsidRDefault="00F6001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entury Gothic" w:hAnsi="Century Gothic"/>
        <w:b/>
        <w:sz w:val="20"/>
      </w:rPr>
      <w:id w:val="-11636219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02D4E4" w14:textId="5B332E45" w:rsidR="0073661E" w:rsidRPr="005E71C7" w:rsidRDefault="0073661E" w:rsidP="00223F8B">
        <w:pPr>
          <w:pStyle w:val="Footer"/>
          <w:jc w:val="right"/>
          <w:rPr>
            <w:rFonts w:ascii="Century Gothic" w:hAnsi="Century Gothic"/>
            <w:b/>
            <w:sz w:val="20"/>
          </w:rPr>
        </w:pPr>
        <w:r w:rsidRPr="005E71C7">
          <w:rPr>
            <w:rFonts w:ascii="Century Gothic" w:hAnsi="Century Gothic"/>
            <w:b/>
            <w:sz w:val="20"/>
          </w:rPr>
          <w:fldChar w:fldCharType="begin"/>
        </w:r>
        <w:r w:rsidRPr="005E71C7">
          <w:rPr>
            <w:rFonts w:ascii="Century Gothic" w:hAnsi="Century Gothic"/>
            <w:b/>
            <w:sz w:val="20"/>
          </w:rPr>
          <w:instrText xml:space="preserve"> PAGE   \* MERGEFORMAT </w:instrText>
        </w:r>
        <w:r w:rsidRPr="005E71C7">
          <w:rPr>
            <w:rFonts w:ascii="Century Gothic" w:hAnsi="Century Gothic"/>
            <w:b/>
            <w:sz w:val="20"/>
          </w:rPr>
          <w:fldChar w:fldCharType="separate"/>
        </w:r>
        <w:r w:rsidR="00F00AAF">
          <w:rPr>
            <w:rFonts w:ascii="Century Gothic" w:hAnsi="Century Gothic"/>
            <w:b/>
            <w:noProof/>
            <w:sz w:val="20"/>
          </w:rPr>
          <w:t>2</w:t>
        </w:r>
        <w:r w:rsidRPr="005E71C7">
          <w:rPr>
            <w:rFonts w:ascii="Century Gothic" w:hAnsi="Century Gothic"/>
            <w:b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entury Gothic" w:hAnsi="Century Gothic"/>
        <w:b/>
        <w:sz w:val="20"/>
      </w:rPr>
      <w:id w:val="17391251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392CFB" w14:textId="043C03DB" w:rsidR="0073661E" w:rsidRPr="005E71C7" w:rsidRDefault="0073661E">
        <w:pPr>
          <w:pStyle w:val="Footer"/>
          <w:jc w:val="right"/>
          <w:rPr>
            <w:rFonts w:ascii="Century Gothic" w:hAnsi="Century Gothic"/>
            <w:b/>
            <w:sz w:val="20"/>
          </w:rPr>
        </w:pPr>
        <w:r w:rsidRPr="005E71C7">
          <w:rPr>
            <w:rFonts w:ascii="Century Gothic" w:hAnsi="Century Gothic"/>
            <w:b/>
            <w:sz w:val="20"/>
          </w:rPr>
          <w:fldChar w:fldCharType="begin"/>
        </w:r>
        <w:r w:rsidRPr="005E71C7">
          <w:rPr>
            <w:rFonts w:ascii="Century Gothic" w:hAnsi="Century Gothic"/>
            <w:b/>
            <w:sz w:val="20"/>
          </w:rPr>
          <w:instrText xml:space="preserve"> PAGE   \* MERGEFORMAT </w:instrText>
        </w:r>
        <w:r w:rsidRPr="005E71C7">
          <w:rPr>
            <w:rFonts w:ascii="Century Gothic" w:hAnsi="Century Gothic"/>
            <w:b/>
            <w:sz w:val="20"/>
          </w:rPr>
          <w:fldChar w:fldCharType="separate"/>
        </w:r>
        <w:r w:rsidR="00F00AAF">
          <w:rPr>
            <w:rFonts w:ascii="Century Gothic" w:hAnsi="Century Gothic"/>
            <w:b/>
            <w:noProof/>
            <w:sz w:val="20"/>
          </w:rPr>
          <w:t>1</w:t>
        </w:r>
        <w:r w:rsidRPr="005E71C7">
          <w:rPr>
            <w:rFonts w:ascii="Century Gothic" w:hAnsi="Century Gothic"/>
            <w:b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5193A" w14:textId="77777777" w:rsidR="00B06DFC" w:rsidRDefault="00B06DFC">
      <w:r>
        <w:separator/>
      </w:r>
    </w:p>
  </w:footnote>
  <w:footnote w:type="continuationSeparator" w:id="0">
    <w:p w14:paraId="3105BE8B" w14:textId="77777777" w:rsidR="00B06DFC" w:rsidRDefault="00B06D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77C0A" w14:textId="77777777" w:rsidR="00F60013" w:rsidRDefault="00F6001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233F2" w14:textId="444BE1F7" w:rsidR="0019274F" w:rsidRDefault="00F60013" w:rsidP="0019274F">
    <w:pPr>
      <w:pStyle w:val="ReportTitleHeader"/>
      <w:spacing w:after="0"/>
      <w:rPr>
        <w:rFonts w:asciiTheme="minorHAnsi" w:hAnsiTheme="minorHAnsi"/>
        <w:bCs/>
        <w:noProof/>
        <w:color w:val="8DB3E2" w:themeColor="text2" w:themeTint="66"/>
        <w:sz w:val="40"/>
        <w:szCs w:val="40"/>
        <w:lang w:val="en-TT" w:eastAsia="en-TT"/>
      </w:rPr>
    </w:pPr>
    <w:r>
      <w:rPr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5445A5A9" wp14:editId="27F17F88">
          <wp:simplePos x="0" y="0"/>
          <wp:positionH relativeFrom="column">
            <wp:posOffset>4914900</wp:posOffset>
          </wp:positionH>
          <wp:positionV relativeFrom="paragraph">
            <wp:posOffset>-194310</wp:posOffset>
          </wp:positionV>
          <wp:extent cx="1193165" cy="698500"/>
          <wp:effectExtent l="0" t="0" r="635" b="0"/>
          <wp:wrapTight wrapText="bothSides">
            <wp:wrapPolygon edited="0">
              <wp:start x="3679" y="0"/>
              <wp:lineTo x="1379" y="3142"/>
              <wp:lineTo x="0" y="8640"/>
              <wp:lineTo x="0" y="14924"/>
              <wp:lineTo x="3219" y="18851"/>
              <wp:lineTo x="3679" y="20422"/>
              <wp:lineTo x="18393" y="20422"/>
              <wp:lineTo x="18853" y="18851"/>
              <wp:lineTo x="21152" y="14924"/>
              <wp:lineTo x="21152" y="3927"/>
              <wp:lineTo x="17933" y="0"/>
              <wp:lineTo x="3679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mi-logo-locku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3165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41B0">
      <w:rPr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AF0E3D7" wp14:editId="67E43B07">
          <wp:simplePos x="0" y="0"/>
          <wp:positionH relativeFrom="column">
            <wp:posOffset>2743200</wp:posOffset>
          </wp:positionH>
          <wp:positionV relativeFrom="paragraph">
            <wp:posOffset>-80010</wp:posOffset>
          </wp:positionV>
          <wp:extent cx="297180" cy="353695"/>
          <wp:effectExtent l="0" t="0" r="7620" b="1905"/>
          <wp:wrapTight wrapText="bothSides">
            <wp:wrapPolygon edited="0">
              <wp:start x="0" y="0"/>
              <wp:lineTo x="0" y="20165"/>
              <wp:lineTo x="20308" y="20165"/>
              <wp:lineTo x="20308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7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80" cy="353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274F" w:rsidRPr="00BD41B0">
      <w:rPr>
        <w:noProof/>
        <w:color w:val="000000" w:themeColor="text1"/>
      </w:rPr>
      <w:drawing>
        <wp:inline distT="0" distB="0" distL="0" distR="0" wp14:anchorId="4C935B44" wp14:editId="4C211E43">
          <wp:extent cx="535459" cy="357686"/>
          <wp:effectExtent l="0" t="0" r="0" b="444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50px-Flag_of_Saint_Vincent_and_the_Grenadines.svg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250" cy="360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9274F">
      <w:rPr>
        <w:b/>
      </w:rPr>
      <w:t xml:space="preserve">  </w:t>
    </w:r>
    <w:r w:rsidR="0019274F">
      <w:rPr>
        <w:color w:val="000000" w:themeColor="text1"/>
        <w:lang w:val="en-TT" w:eastAsia="en-TT"/>
      </w:rPr>
      <w:t xml:space="preserve">                                                                                                                      </w:t>
    </w:r>
    <w:r w:rsidR="0019274F">
      <w:rPr>
        <w:rFonts w:asciiTheme="minorHAnsi" w:hAnsiTheme="minorHAnsi"/>
        <w:bCs/>
        <w:noProof/>
        <w:color w:val="8DB3E2" w:themeColor="text2" w:themeTint="66"/>
        <w:sz w:val="40"/>
        <w:szCs w:val="40"/>
        <w:lang w:val="en-TT" w:eastAsia="en-TT"/>
      </w:rPr>
      <w:t xml:space="preserve"> </w:t>
    </w:r>
  </w:p>
  <w:p w14:paraId="3B6FD6E1" w14:textId="16D7008A" w:rsidR="0019274F" w:rsidRDefault="0019274F" w:rsidP="0019274F">
    <w:pPr>
      <w:pStyle w:val="ReportTitleHeader"/>
      <w:spacing w:after="0"/>
      <w:jc w:val="center"/>
      <w:rPr>
        <w:b/>
      </w:rPr>
    </w:pPr>
    <w:r>
      <w:rPr>
        <w:b/>
      </w:rPr>
      <w:t>ST. VINCENT ELECTRICITY SERVICES LIMITED (VINLEC)</w:t>
    </w:r>
  </w:p>
  <w:p w14:paraId="77295686" w14:textId="1D039B17" w:rsidR="00F60013" w:rsidRDefault="00F60013" w:rsidP="00F60013">
    <w:pPr>
      <w:pStyle w:val="ReportTitleHeader"/>
      <w:spacing w:after="0"/>
      <w:jc w:val="center"/>
      <w:rPr>
        <w:b/>
      </w:rPr>
    </w:pPr>
    <w:r>
      <w:rPr>
        <w:b/>
      </w:rPr>
      <w:t>Rocky Mountain Institute – Carbon War Room (RMI-CWR)</w:t>
    </w:r>
  </w:p>
  <w:p w14:paraId="470ECC06" w14:textId="77777777" w:rsidR="00EF08C7" w:rsidRDefault="00EF08C7" w:rsidP="00EF08C7">
    <w:pPr>
      <w:pStyle w:val="ReportTitleHeader"/>
      <w:spacing w:after="0"/>
      <w:ind w:left="1440"/>
      <w:rPr>
        <w:b/>
      </w:rPr>
    </w:pPr>
  </w:p>
  <w:p w14:paraId="5CE4F115" w14:textId="3C24525B" w:rsidR="0073661E" w:rsidRPr="00EF08C7" w:rsidRDefault="00EF08C7" w:rsidP="00EF08C7">
    <w:pPr>
      <w:pStyle w:val="ReportTitleHeader"/>
      <w:spacing w:after="0"/>
      <w:ind w:left="1440"/>
      <w:rPr>
        <w:b/>
      </w:rPr>
    </w:pPr>
    <w:r>
      <w:rPr>
        <w:b/>
      </w:rPr>
      <w:t xml:space="preserve">DESIGN/BUILD QUALIFICATION QUESTIONNAIRE </w:t>
    </w:r>
    <w:r w:rsidR="009460D4">
      <w:rPr>
        <w:b/>
      </w:rPr>
      <w:t xml:space="preserve">- </w:t>
    </w:r>
    <w:r w:rsidR="009460D4" w:rsidRPr="009460D4">
      <w:rPr>
        <w:rFonts w:asciiTheme="majorHAnsi" w:hAnsiTheme="majorHAnsi"/>
        <w:b/>
        <w:noProof/>
        <w:sz w:val="28"/>
        <w:szCs w:val="28"/>
      </w:rPr>
      <w:t>Annex 1</w:t>
    </w:r>
    <w:r w:rsidR="009460D4">
      <w:rPr>
        <w:b/>
      </w:rPr>
      <w:t xml:space="preserve">                         </w:t>
    </w:r>
    <w:r>
      <w:rPr>
        <w:b/>
      </w:rPr>
      <w:t xml:space="preserve">                    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3300D" w14:textId="69487C4D" w:rsidR="0019274F" w:rsidRDefault="00F60013" w:rsidP="0019274F">
    <w:pPr>
      <w:pStyle w:val="ReportTitleHeader"/>
      <w:spacing w:after="0"/>
      <w:rPr>
        <w:rFonts w:asciiTheme="minorHAnsi" w:hAnsiTheme="minorHAnsi"/>
        <w:bCs/>
        <w:noProof/>
        <w:color w:val="8DB3E2" w:themeColor="text2" w:themeTint="66"/>
        <w:sz w:val="40"/>
        <w:szCs w:val="40"/>
        <w:lang w:val="en-TT" w:eastAsia="en-TT"/>
      </w:rPr>
    </w:pPr>
    <w:r>
      <w:rPr>
        <w:noProof/>
        <w:color w:val="000000" w:themeColor="text1"/>
      </w:rPr>
      <w:drawing>
        <wp:anchor distT="0" distB="0" distL="114300" distR="114300" simplePos="0" relativeHeight="251662336" behindDoc="0" locked="0" layoutInCell="1" allowOverlap="1" wp14:anchorId="03A9F4A2" wp14:editId="1CD58C5D">
          <wp:simplePos x="0" y="0"/>
          <wp:positionH relativeFrom="column">
            <wp:posOffset>5029200</wp:posOffset>
          </wp:positionH>
          <wp:positionV relativeFrom="paragraph">
            <wp:posOffset>-194310</wp:posOffset>
          </wp:positionV>
          <wp:extent cx="1193165" cy="698500"/>
          <wp:effectExtent l="0" t="0" r="635" b="0"/>
          <wp:wrapTight wrapText="bothSides">
            <wp:wrapPolygon edited="0">
              <wp:start x="3679" y="0"/>
              <wp:lineTo x="1379" y="3142"/>
              <wp:lineTo x="0" y="8640"/>
              <wp:lineTo x="0" y="14924"/>
              <wp:lineTo x="3219" y="18851"/>
              <wp:lineTo x="3679" y="20422"/>
              <wp:lineTo x="18393" y="20422"/>
              <wp:lineTo x="18853" y="18851"/>
              <wp:lineTo x="21152" y="14924"/>
              <wp:lineTo x="21152" y="3927"/>
              <wp:lineTo x="17933" y="0"/>
              <wp:lineTo x="3679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mi-logo-locku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3165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41B0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2E61810C" wp14:editId="4133F334">
          <wp:simplePos x="0" y="0"/>
          <wp:positionH relativeFrom="column">
            <wp:posOffset>2857500</wp:posOffset>
          </wp:positionH>
          <wp:positionV relativeFrom="paragraph">
            <wp:posOffset>-80010</wp:posOffset>
          </wp:positionV>
          <wp:extent cx="297180" cy="353695"/>
          <wp:effectExtent l="0" t="0" r="7620" b="1905"/>
          <wp:wrapTight wrapText="bothSides">
            <wp:wrapPolygon edited="0">
              <wp:start x="0" y="0"/>
              <wp:lineTo x="0" y="20165"/>
              <wp:lineTo x="20308" y="20165"/>
              <wp:lineTo x="20308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7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180" cy="353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274F" w:rsidRPr="00BD41B0">
      <w:rPr>
        <w:noProof/>
        <w:color w:val="000000" w:themeColor="text1"/>
      </w:rPr>
      <w:drawing>
        <wp:inline distT="0" distB="0" distL="0" distR="0" wp14:anchorId="2143E15C" wp14:editId="2B72CADF">
          <wp:extent cx="535459" cy="357686"/>
          <wp:effectExtent l="0" t="0" r="0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50px-Flag_of_Saint_Vincent_and_the_Grenadines.svg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250" cy="360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9274F">
      <w:rPr>
        <w:b/>
      </w:rPr>
      <w:t xml:space="preserve">  </w:t>
    </w:r>
    <w:r w:rsidR="0019274F">
      <w:rPr>
        <w:color w:val="000000" w:themeColor="text1"/>
        <w:lang w:val="en-TT" w:eastAsia="en-TT"/>
      </w:rPr>
      <w:t xml:space="preserve">                                                                                                                      </w:t>
    </w:r>
    <w:r w:rsidR="0019274F">
      <w:rPr>
        <w:rFonts w:asciiTheme="minorHAnsi" w:hAnsiTheme="minorHAnsi"/>
        <w:bCs/>
        <w:noProof/>
        <w:color w:val="8DB3E2" w:themeColor="text2" w:themeTint="66"/>
        <w:sz w:val="40"/>
        <w:szCs w:val="40"/>
        <w:lang w:val="en-TT" w:eastAsia="en-TT"/>
      </w:rPr>
      <w:t xml:space="preserve"> </w:t>
    </w:r>
  </w:p>
  <w:p w14:paraId="67D4F5E7" w14:textId="32DE57B1" w:rsidR="00EF08C7" w:rsidRDefault="0019274F" w:rsidP="0019274F">
    <w:pPr>
      <w:pStyle w:val="ReportTitleHeader"/>
      <w:spacing w:after="0"/>
      <w:jc w:val="center"/>
      <w:rPr>
        <w:b/>
      </w:rPr>
    </w:pPr>
    <w:r>
      <w:rPr>
        <w:b/>
      </w:rPr>
      <w:t>ST. VINCENT ELECTRICITY SERVICES LIMITED (VINLEC</w:t>
    </w:r>
    <w:r w:rsidR="00117860">
      <w:rPr>
        <w:b/>
      </w:rPr>
      <w:t>)</w:t>
    </w:r>
  </w:p>
  <w:p w14:paraId="0ADC0CBD" w14:textId="65C974A0" w:rsidR="00F60013" w:rsidRDefault="00F60013" w:rsidP="0019274F">
    <w:pPr>
      <w:pStyle w:val="ReportTitleHeader"/>
      <w:spacing w:after="0"/>
      <w:jc w:val="center"/>
      <w:rPr>
        <w:b/>
      </w:rPr>
    </w:pPr>
    <w:r>
      <w:rPr>
        <w:b/>
      </w:rPr>
      <w:t>Rocky Mountain Institute – Carbon War Room (RMI-CWR)</w:t>
    </w:r>
  </w:p>
  <w:p w14:paraId="12FEE6F1" w14:textId="77777777" w:rsidR="00EF08C7" w:rsidRDefault="00EF08C7" w:rsidP="0019274F">
    <w:pPr>
      <w:pStyle w:val="ReportTitleHeader"/>
      <w:spacing w:after="0"/>
      <w:ind w:left="1440"/>
      <w:jc w:val="center"/>
      <w:rPr>
        <w:b/>
      </w:rPr>
    </w:pPr>
  </w:p>
  <w:p w14:paraId="1B4AF936" w14:textId="521B6E36" w:rsidR="0073661E" w:rsidRPr="00EF08C7" w:rsidRDefault="0073661E" w:rsidP="00EF08C7">
    <w:pPr>
      <w:pStyle w:val="ReportTitleHeader"/>
      <w:spacing w:after="0"/>
      <w:ind w:left="1440"/>
      <w:rPr>
        <w:b/>
      </w:rPr>
    </w:pPr>
    <w:r>
      <w:rPr>
        <w:b/>
      </w:rPr>
      <w:t>DESIGN/BUILD QUALIFICATION QUESTIONNAIRE</w:t>
    </w:r>
    <w:r w:rsidR="009460D4">
      <w:rPr>
        <w:b/>
      </w:rPr>
      <w:t xml:space="preserve"> - </w:t>
    </w:r>
    <w:r w:rsidR="009460D4" w:rsidRPr="009460D4">
      <w:rPr>
        <w:rFonts w:asciiTheme="majorHAnsi" w:hAnsiTheme="majorHAnsi"/>
        <w:b/>
        <w:noProof/>
        <w:sz w:val="28"/>
        <w:szCs w:val="28"/>
      </w:rPr>
      <w:t>Annex 1</w:t>
    </w:r>
    <w:r w:rsidR="00EF08C7">
      <w:rPr>
        <w:b/>
      </w:rPr>
      <w:t xml:space="preserve">             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A6019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5BA5B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17224B"/>
    <w:multiLevelType w:val="multilevel"/>
    <w:tmpl w:val="C4581956"/>
    <w:numStyleLink w:val="StantecCellListBullets"/>
  </w:abstractNum>
  <w:abstractNum w:abstractNumId="3">
    <w:nsid w:val="066326B3"/>
    <w:multiLevelType w:val="multilevel"/>
    <w:tmpl w:val="22C64E08"/>
    <w:lvl w:ilvl="0">
      <w:start w:val="1"/>
      <w:numFmt w:val="decimal"/>
      <w:pStyle w:val="Heading1"/>
      <w:lvlText w:val="%1.0"/>
      <w:lvlJc w:val="left"/>
      <w:pPr>
        <w:tabs>
          <w:tab w:val="num" w:pos="806"/>
        </w:tabs>
        <w:ind w:left="806" w:hanging="80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56"/>
        </w:tabs>
        <w:ind w:left="1256" w:hanging="806"/>
      </w:pPr>
      <w:rPr>
        <w:rFonts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06"/>
        </w:tabs>
        <w:ind w:left="806" w:hanging="806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D8B5227"/>
    <w:multiLevelType w:val="multilevel"/>
    <w:tmpl w:val="52B2F65A"/>
    <w:styleLink w:val="StantecCellListNumbers"/>
    <w:lvl w:ilvl="0">
      <w:start w:val="1"/>
      <w:numFmt w:val="decimal"/>
      <w:pStyle w:val="CellList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ED5F4C"/>
    <w:multiLevelType w:val="multilevel"/>
    <w:tmpl w:val="C4581956"/>
    <w:styleLink w:val="StantecCellListBullets"/>
    <w:lvl w:ilvl="0">
      <w:start w:val="1"/>
      <w:numFmt w:val="bullet"/>
      <w:pStyle w:val="CellListBullets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Georgia" w:hAnsi="Georgia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Georgia" w:hAnsi="Georgia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o"/>
      <w:lvlJc w:val="left"/>
      <w:pPr>
        <w:ind w:left="3240" w:hanging="360"/>
      </w:pPr>
      <w:rPr>
        <w:rFonts w:ascii="Georgia" w:hAnsi="Georgia" w:hint="default"/>
      </w:rPr>
    </w:lvl>
  </w:abstractNum>
  <w:abstractNum w:abstractNumId="6">
    <w:nsid w:val="13123C01"/>
    <w:multiLevelType w:val="multilevel"/>
    <w:tmpl w:val="B74E9C6E"/>
    <w:lvl w:ilvl="0">
      <w:start w:val="1"/>
      <w:numFmt w:val="upperLetter"/>
      <w:pStyle w:val="Heading7"/>
      <w:lvlText w:val="Appendix %1"/>
      <w:lvlJc w:val="left"/>
      <w:pPr>
        <w:ind w:left="1800" w:hanging="1800"/>
      </w:pPr>
      <w:rPr>
        <w:rFonts w:cs="Times New Roman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8"/>
      <w:lvlText w:val="%1.%2"/>
      <w:lvlJc w:val="left"/>
      <w:pPr>
        <w:ind w:left="806" w:hanging="806"/>
      </w:pPr>
      <w:rPr>
        <w:rFonts w:hint="default"/>
      </w:rPr>
    </w:lvl>
    <w:lvl w:ilvl="2">
      <w:start w:val="1"/>
      <w:numFmt w:val="decimal"/>
      <w:pStyle w:val="Heading9"/>
      <w:lvlText w:val="%1.%2.%3"/>
      <w:lvlJc w:val="left"/>
      <w:pPr>
        <w:ind w:left="806" w:hanging="80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6072270"/>
    <w:multiLevelType w:val="multilevel"/>
    <w:tmpl w:val="C1C88FB8"/>
    <w:styleLink w:val="StantecListBullets"/>
    <w:lvl w:ilvl="0">
      <w:start w:val="1"/>
      <w:numFmt w:val="bullet"/>
      <w:pStyle w:val="ListBullets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Georgia" w:hAnsi="Georgia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Georgia" w:hAnsi="Georgia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o"/>
      <w:lvlJc w:val="left"/>
      <w:pPr>
        <w:ind w:left="3240" w:hanging="360"/>
      </w:pPr>
      <w:rPr>
        <w:rFonts w:ascii="Georgia" w:hAnsi="Georgia" w:hint="default"/>
      </w:rPr>
    </w:lvl>
  </w:abstractNum>
  <w:abstractNum w:abstractNumId="8">
    <w:nsid w:val="38EE37CF"/>
    <w:multiLevelType w:val="multilevel"/>
    <w:tmpl w:val="4690925C"/>
    <w:styleLink w:val="StantecListNumbers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Century Gothic" w:hAnsi="Century Gothic" w:hint="default"/>
        <w:sz w:val="20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ascii="Century Gothic" w:hAnsi="Century Gothic" w:hint="default"/>
        <w:sz w:val="20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Century Gothic" w:hAnsi="Century Gothic" w:hint="default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ascii="Century Gothic" w:hAnsi="Century Gothic" w:hint="default"/>
        <w:sz w:val="20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ascii="Century Gothic" w:hAnsi="Century Gothic"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entury Gothic" w:hAnsi="Century Gothic"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Century Gothic" w:hAnsi="Century Gothic"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Century Gothic" w:hAnsi="Century Gothic" w:hint="default"/>
        <w:sz w:val="20"/>
      </w:rPr>
    </w:lvl>
  </w:abstractNum>
  <w:abstractNum w:abstractNumId="9">
    <w:nsid w:val="63B033EE"/>
    <w:multiLevelType w:val="multilevel"/>
    <w:tmpl w:val="C1C88FB8"/>
    <w:numStyleLink w:val="StantecListBullets"/>
  </w:abstractNum>
  <w:abstractNum w:abstractNumId="10">
    <w:nsid w:val="6C0253D6"/>
    <w:multiLevelType w:val="singleLevel"/>
    <w:tmpl w:val="E354A2B8"/>
    <w:lvl w:ilvl="0">
      <w:start w:val="1"/>
      <w:numFmt w:val="decimal"/>
      <w:pStyle w:val="ListNumbers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auto"/>
        <w:sz w:val="20"/>
        <w:szCs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9"/>
    <w:lvlOverride w:ilvl="0">
      <w:lvl w:ilvl="0">
        <w:start w:val="1"/>
        <w:numFmt w:val="bullet"/>
        <w:pStyle w:val="ListBullets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  <w:sz w:val="18"/>
          <w:szCs w:val="18"/>
        </w:rPr>
      </w:lvl>
    </w:lvlOverride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10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0" w:nlCheck="1" w:checkStyle="1"/>
  <w:activeWritingStyle w:appName="MSWord" w:lang="en-CA" w:vendorID="64" w:dllVersion="0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breviations" w:val="0"/>
    <w:docVar w:name="ExecutiveSummary" w:val="0"/>
    <w:docVar w:name="FiguresList" w:val="0"/>
    <w:docVar w:name="Glossary" w:val="0"/>
    <w:docVar w:name="SignOffSheet" w:val="0"/>
    <w:docVar w:name="TablesList" w:val="0"/>
  </w:docVars>
  <w:rsids>
    <w:rsidRoot w:val="00C7398B"/>
    <w:rsid w:val="0000109A"/>
    <w:rsid w:val="0000517D"/>
    <w:rsid w:val="00005296"/>
    <w:rsid w:val="00005DDF"/>
    <w:rsid w:val="00005E50"/>
    <w:rsid w:val="00010059"/>
    <w:rsid w:val="00015C95"/>
    <w:rsid w:val="00022098"/>
    <w:rsid w:val="00023A99"/>
    <w:rsid w:val="00027786"/>
    <w:rsid w:val="000375F1"/>
    <w:rsid w:val="00051097"/>
    <w:rsid w:val="00053BD1"/>
    <w:rsid w:val="00054749"/>
    <w:rsid w:val="00054D43"/>
    <w:rsid w:val="000575AA"/>
    <w:rsid w:val="0005794F"/>
    <w:rsid w:val="00062717"/>
    <w:rsid w:val="0006403E"/>
    <w:rsid w:val="00064BAD"/>
    <w:rsid w:val="00066803"/>
    <w:rsid w:val="00066B95"/>
    <w:rsid w:val="000702DC"/>
    <w:rsid w:val="000713CC"/>
    <w:rsid w:val="000745B0"/>
    <w:rsid w:val="00076B0A"/>
    <w:rsid w:val="000806DB"/>
    <w:rsid w:val="00084A00"/>
    <w:rsid w:val="0008613B"/>
    <w:rsid w:val="00090B38"/>
    <w:rsid w:val="000A17E2"/>
    <w:rsid w:val="000A2127"/>
    <w:rsid w:val="000A3230"/>
    <w:rsid w:val="000B0DCB"/>
    <w:rsid w:val="000B18ED"/>
    <w:rsid w:val="000C2559"/>
    <w:rsid w:val="000C53B9"/>
    <w:rsid w:val="000D0884"/>
    <w:rsid w:val="000D10F5"/>
    <w:rsid w:val="000D553F"/>
    <w:rsid w:val="000D637F"/>
    <w:rsid w:val="000E3492"/>
    <w:rsid w:val="000F3126"/>
    <w:rsid w:val="000F3342"/>
    <w:rsid w:val="000F7870"/>
    <w:rsid w:val="00101B41"/>
    <w:rsid w:val="001079FB"/>
    <w:rsid w:val="00117860"/>
    <w:rsid w:val="00120301"/>
    <w:rsid w:val="001210C9"/>
    <w:rsid w:val="00122EB3"/>
    <w:rsid w:val="001232A8"/>
    <w:rsid w:val="00124CE5"/>
    <w:rsid w:val="00125A87"/>
    <w:rsid w:val="00130A8C"/>
    <w:rsid w:val="00137978"/>
    <w:rsid w:val="00137E53"/>
    <w:rsid w:val="001435A5"/>
    <w:rsid w:val="00145A80"/>
    <w:rsid w:val="00146659"/>
    <w:rsid w:val="001517AC"/>
    <w:rsid w:val="00151988"/>
    <w:rsid w:val="00151F93"/>
    <w:rsid w:val="001521AE"/>
    <w:rsid w:val="001545DC"/>
    <w:rsid w:val="001565C4"/>
    <w:rsid w:val="0016726D"/>
    <w:rsid w:val="00175210"/>
    <w:rsid w:val="001753C5"/>
    <w:rsid w:val="00176EE8"/>
    <w:rsid w:val="00177D62"/>
    <w:rsid w:val="00182C98"/>
    <w:rsid w:val="00183963"/>
    <w:rsid w:val="00183CE9"/>
    <w:rsid w:val="0019046A"/>
    <w:rsid w:val="0019274F"/>
    <w:rsid w:val="00195905"/>
    <w:rsid w:val="00197912"/>
    <w:rsid w:val="001A2196"/>
    <w:rsid w:val="001A3FE5"/>
    <w:rsid w:val="001A4D1F"/>
    <w:rsid w:val="001A506A"/>
    <w:rsid w:val="001B62E8"/>
    <w:rsid w:val="001C4E78"/>
    <w:rsid w:val="001C6B8C"/>
    <w:rsid w:val="001D6ABD"/>
    <w:rsid w:val="001E6465"/>
    <w:rsid w:val="001F395A"/>
    <w:rsid w:val="001F3A95"/>
    <w:rsid w:val="002005A1"/>
    <w:rsid w:val="00202A48"/>
    <w:rsid w:val="0020414B"/>
    <w:rsid w:val="002056E9"/>
    <w:rsid w:val="00205AA0"/>
    <w:rsid w:val="00211491"/>
    <w:rsid w:val="0021515B"/>
    <w:rsid w:val="00216176"/>
    <w:rsid w:val="0022062F"/>
    <w:rsid w:val="00220844"/>
    <w:rsid w:val="00223F8B"/>
    <w:rsid w:val="00226C45"/>
    <w:rsid w:val="00231C49"/>
    <w:rsid w:val="00233B40"/>
    <w:rsid w:val="00242A1D"/>
    <w:rsid w:val="00245684"/>
    <w:rsid w:val="00252BDA"/>
    <w:rsid w:val="002534AA"/>
    <w:rsid w:val="00262711"/>
    <w:rsid w:val="00263FA4"/>
    <w:rsid w:val="0026603F"/>
    <w:rsid w:val="00267A1D"/>
    <w:rsid w:val="00267A4F"/>
    <w:rsid w:val="0027353F"/>
    <w:rsid w:val="00273BBA"/>
    <w:rsid w:val="002766A5"/>
    <w:rsid w:val="0027753F"/>
    <w:rsid w:val="002830B2"/>
    <w:rsid w:val="0028323A"/>
    <w:rsid w:val="00283BBC"/>
    <w:rsid w:val="00285F68"/>
    <w:rsid w:val="00290A72"/>
    <w:rsid w:val="0029149B"/>
    <w:rsid w:val="002938D0"/>
    <w:rsid w:val="0029431F"/>
    <w:rsid w:val="002A336E"/>
    <w:rsid w:val="002A4B96"/>
    <w:rsid w:val="002B5E0F"/>
    <w:rsid w:val="002C051B"/>
    <w:rsid w:val="002C0991"/>
    <w:rsid w:val="002C3AF2"/>
    <w:rsid w:val="002C4B83"/>
    <w:rsid w:val="002C7758"/>
    <w:rsid w:val="002D03BD"/>
    <w:rsid w:val="002D13BD"/>
    <w:rsid w:val="002D30E8"/>
    <w:rsid w:val="002D372E"/>
    <w:rsid w:val="002D4052"/>
    <w:rsid w:val="002D4310"/>
    <w:rsid w:val="002D696D"/>
    <w:rsid w:val="002D7CA4"/>
    <w:rsid w:val="002E045C"/>
    <w:rsid w:val="002E0BEC"/>
    <w:rsid w:val="002F04D7"/>
    <w:rsid w:val="002F1A37"/>
    <w:rsid w:val="002F33F5"/>
    <w:rsid w:val="002F5D49"/>
    <w:rsid w:val="002F6953"/>
    <w:rsid w:val="002F6F78"/>
    <w:rsid w:val="00300BB5"/>
    <w:rsid w:val="003042A1"/>
    <w:rsid w:val="003060BB"/>
    <w:rsid w:val="003073B9"/>
    <w:rsid w:val="003142E0"/>
    <w:rsid w:val="0032040F"/>
    <w:rsid w:val="00320601"/>
    <w:rsid w:val="00322A58"/>
    <w:rsid w:val="00325E3B"/>
    <w:rsid w:val="00334AC5"/>
    <w:rsid w:val="0033503B"/>
    <w:rsid w:val="00335C16"/>
    <w:rsid w:val="0034156E"/>
    <w:rsid w:val="00341D4C"/>
    <w:rsid w:val="003420FB"/>
    <w:rsid w:val="003441AB"/>
    <w:rsid w:val="00352DFA"/>
    <w:rsid w:val="00353B42"/>
    <w:rsid w:val="00357DF8"/>
    <w:rsid w:val="00360C69"/>
    <w:rsid w:val="0036170B"/>
    <w:rsid w:val="00363420"/>
    <w:rsid w:val="00363457"/>
    <w:rsid w:val="00364FAA"/>
    <w:rsid w:val="00366635"/>
    <w:rsid w:val="0037326B"/>
    <w:rsid w:val="00375EAA"/>
    <w:rsid w:val="00377A9B"/>
    <w:rsid w:val="00380488"/>
    <w:rsid w:val="00395323"/>
    <w:rsid w:val="003A2484"/>
    <w:rsid w:val="003A2CCB"/>
    <w:rsid w:val="003A2D18"/>
    <w:rsid w:val="003A3D87"/>
    <w:rsid w:val="003A5CDF"/>
    <w:rsid w:val="003A664B"/>
    <w:rsid w:val="003B375C"/>
    <w:rsid w:val="003B4133"/>
    <w:rsid w:val="003B59F2"/>
    <w:rsid w:val="003B71FE"/>
    <w:rsid w:val="003C1A11"/>
    <w:rsid w:val="003C1B27"/>
    <w:rsid w:val="003C5184"/>
    <w:rsid w:val="003C6D4E"/>
    <w:rsid w:val="003D4791"/>
    <w:rsid w:val="003D627C"/>
    <w:rsid w:val="003D7AD6"/>
    <w:rsid w:val="003F2A6D"/>
    <w:rsid w:val="003F3D75"/>
    <w:rsid w:val="003F6538"/>
    <w:rsid w:val="00404DFD"/>
    <w:rsid w:val="00410B23"/>
    <w:rsid w:val="00411097"/>
    <w:rsid w:val="00413345"/>
    <w:rsid w:val="00415645"/>
    <w:rsid w:val="00417002"/>
    <w:rsid w:val="004208BD"/>
    <w:rsid w:val="00420B99"/>
    <w:rsid w:val="00423C40"/>
    <w:rsid w:val="004305E0"/>
    <w:rsid w:val="00430C83"/>
    <w:rsid w:val="0043614C"/>
    <w:rsid w:val="00436713"/>
    <w:rsid w:val="00443EA9"/>
    <w:rsid w:val="00444627"/>
    <w:rsid w:val="004547EB"/>
    <w:rsid w:val="00455023"/>
    <w:rsid w:val="00456681"/>
    <w:rsid w:val="004614E5"/>
    <w:rsid w:val="004656D4"/>
    <w:rsid w:val="00472D0A"/>
    <w:rsid w:val="0047786A"/>
    <w:rsid w:val="00480448"/>
    <w:rsid w:val="00482D34"/>
    <w:rsid w:val="00484499"/>
    <w:rsid w:val="0048599C"/>
    <w:rsid w:val="00486597"/>
    <w:rsid w:val="0049179E"/>
    <w:rsid w:val="00493E81"/>
    <w:rsid w:val="004953B8"/>
    <w:rsid w:val="004954A0"/>
    <w:rsid w:val="004A3799"/>
    <w:rsid w:val="004A3CCA"/>
    <w:rsid w:val="004A4E17"/>
    <w:rsid w:val="004A6417"/>
    <w:rsid w:val="004A6ECA"/>
    <w:rsid w:val="004B64EE"/>
    <w:rsid w:val="004D0602"/>
    <w:rsid w:val="004D6736"/>
    <w:rsid w:val="004E0D3F"/>
    <w:rsid w:val="004E2D05"/>
    <w:rsid w:val="004E40D4"/>
    <w:rsid w:val="004E4318"/>
    <w:rsid w:val="004E4396"/>
    <w:rsid w:val="004E579C"/>
    <w:rsid w:val="004F1820"/>
    <w:rsid w:val="004F33C8"/>
    <w:rsid w:val="004F34D9"/>
    <w:rsid w:val="004F6DF9"/>
    <w:rsid w:val="00502728"/>
    <w:rsid w:val="005034E4"/>
    <w:rsid w:val="00510539"/>
    <w:rsid w:val="00511F3C"/>
    <w:rsid w:val="005176A0"/>
    <w:rsid w:val="00520CF3"/>
    <w:rsid w:val="0052134F"/>
    <w:rsid w:val="00524EFE"/>
    <w:rsid w:val="00524F72"/>
    <w:rsid w:val="00525C31"/>
    <w:rsid w:val="0052672C"/>
    <w:rsid w:val="00526FDB"/>
    <w:rsid w:val="00540B71"/>
    <w:rsid w:val="005453C2"/>
    <w:rsid w:val="00552576"/>
    <w:rsid w:val="0055551B"/>
    <w:rsid w:val="005557E7"/>
    <w:rsid w:val="00557E4D"/>
    <w:rsid w:val="00561D2A"/>
    <w:rsid w:val="0056247A"/>
    <w:rsid w:val="0057446B"/>
    <w:rsid w:val="00575C7C"/>
    <w:rsid w:val="00590E26"/>
    <w:rsid w:val="0059126C"/>
    <w:rsid w:val="00595A4A"/>
    <w:rsid w:val="0059637D"/>
    <w:rsid w:val="005974F4"/>
    <w:rsid w:val="005A678D"/>
    <w:rsid w:val="005A76C6"/>
    <w:rsid w:val="005A7CF9"/>
    <w:rsid w:val="005B2367"/>
    <w:rsid w:val="005B363B"/>
    <w:rsid w:val="005C0CEF"/>
    <w:rsid w:val="005C1DFC"/>
    <w:rsid w:val="005C45B6"/>
    <w:rsid w:val="005D169D"/>
    <w:rsid w:val="005D1AA0"/>
    <w:rsid w:val="005D2D8A"/>
    <w:rsid w:val="005D5706"/>
    <w:rsid w:val="005D5880"/>
    <w:rsid w:val="005D6A1F"/>
    <w:rsid w:val="005D6EB4"/>
    <w:rsid w:val="005E0A8B"/>
    <w:rsid w:val="005E194C"/>
    <w:rsid w:val="005E389A"/>
    <w:rsid w:val="005E71C7"/>
    <w:rsid w:val="005E7A54"/>
    <w:rsid w:val="005F01B4"/>
    <w:rsid w:val="005F23E9"/>
    <w:rsid w:val="005F2971"/>
    <w:rsid w:val="005F6799"/>
    <w:rsid w:val="0060035D"/>
    <w:rsid w:val="0060081A"/>
    <w:rsid w:val="006044D6"/>
    <w:rsid w:val="00610165"/>
    <w:rsid w:val="00610449"/>
    <w:rsid w:val="00610B3B"/>
    <w:rsid w:val="006123A8"/>
    <w:rsid w:val="00615A81"/>
    <w:rsid w:val="00616A03"/>
    <w:rsid w:val="00617706"/>
    <w:rsid w:val="00626033"/>
    <w:rsid w:val="00627E16"/>
    <w:rsid w:val="00633B3D"/>
    <w:rsid w:val="00634053"/>
    <w:rsid w:val="00634B4C"/>
    <w:rsid w:val="00642095"/>
    <w:rsid w:val="0065590C"/>
    <w:rsid w:val="00656764"/>
    <w:rsid w:val="00660483"/>
    <w:rsid w:val="006658D8"/>
    <w:rsid w:val="00666455"/>
    <w:rsid w:val="00666A41"/>
    <w:rsid w:val="006705A3"/>
    <w:rsid w:val="00673021"/>
    <w:rsid w:val="00673A3C"/>
    <w:rsid w:val="0067639F"/>
    <w:rsid w:val="006807DB"/>
    <w:rsid w:val="006851DD"/>
    <w:rsid w:val="0069239F"/>
    <w:rsid w:val="00692540"/>
    <w:rsid w:val="0069476E"/>
    <w:rsid w:val="00697179"/>
    <w:rsid w:val="006A2AD3"/>
    <w:rsid w:val="006A3932"/>
    <w:rsid w:val="006A66FF"/>
    <w:rsid w:val="006A6AF4"/>
    <w:rsid w:val="006A6DE7"/>
    <w:rsid w:val="006B29D5"/>
    <w:rsid w:val="006B2F76"/>
    <w:rsid w:val="006B5E3F"/>
    <w:rsid w:val="006C0235"/>
    <w:rsid w:val="006C0CC9"/>
    <w:rsid w:val="006C112E"/>
    <w:rsid w:val="006C1B8D"/>
    <w:rsid w:val="006C6F77"/>
    <w:rsid w:val="006C7FE4"/>
    <w:rsid w:val="006D51B4"/>
    <w:rsid w:val="006E047A"/>
    <w:rsid w:val="006E1A3C"/>
    <w:rsid w:val="006E2077"/>
    <w:rsid w:val="006E2856"/>
    <w:rsid w:val="006E6208"/>
    <w:rsid w:val="006E6497"/>
    <w:rsid w:val="006E6E33"/>
    <w:rsid w:val="007018FB"/>
    <w:rsid w:val="00704AF8"/>
    <w:rsid w:val="00704EA7"/>
    <w:rsid w:val="00705E57"/>
    <w:rsid w:val="00706CB5"/>
    <w:rsid w:val="00711C1C"/>
    <w:rsid w:val="0071679A"/>
    <w:rsid w:val="00717F76"/>
    <w:rsid w:val="007218F8"/>
    <w:rsid w:val="00724785"/>
    <w:rsid w:val="00725451"/>
    <w:rsid w:val="0073521F"/>
    <w:rsid w:val="0073661E"/>
    <w:rsid w:val="00737998"/>
    <w:rsid w:val="00742123"/>
    <w:rsid w:val="007450DD"/>
    <w:rsid w:val="00745BA1"/>
    <w:rsid w:val="00747FCA"/>
    <w:rsid w:val="007549B7"/>
    <w:rsid w:val="007574EC"/>
    <w:rsid w:val="007649CD"/>
    <w:rsid w:val="00767612"/>
    <w:rsid w:val="00767A74"/>
    <w:rsid w:val="0077119E"/>
    <w:rsid w:val="00773BF2"/>
    <w:rsid w:val="00776090"/>
    <w:rsid w:val="00777F84"/>
    <w:rsid w:val="00782407"/>
    <w:rsid w:val="00782437"/>
    <w:rsid w:val="007841DC"/>
    <w:rsid w:val="007A5844"/>
    <w:rsid w:val="007B00B2"/>
    <w:rsid w:val="007B0326"/>
    <w:rsid w:val="007B14B8"/>
    <w:rsid w:val="007B26AA"/>
    <w:rsid w:val="007C5FA6"/>
    <w:rsid w:val="007D19CB"/>
    <w:rsid w:val="007D4AD9"/>
    <w:rsid w:val="007E05BD"/>
    <w:rsid w:val="007E24F0"/>
    <w:rsid w:val="007E67B9"/>
    <w:rsid w:val="007F1750"/>
    <w:rsid w:val="007F1D83"/>
    <w:rsid w:val="007F3D99"/>
    <w:rsid w:val="007F61D2"/>
    <w:rsid w:val="007F6C02"/>
    <w:rsid w:val="00800BA1"/>
    <w:rsid w:val="008036E0"/>
    <w:rsid w:val="0080402F"/>
    <w:rsid w:val="008062A0"/>
    <w:rsid w:val="00816D39"/>
    <w:rsid w:val="00817D7F"/>
    <w:rsid w:val="0082654C"/>
    <w:rsid w:val="00826F86"/>
    <w:rsid w:val="008406E8"/>
    <w:rsid w:val="008420CA"/>
    <w:rsid w:val="008434F5"/>
    <w:rsid w:val="00845A64"/>
    <w:rsid w:val="00845AC7"/>
    <w:rsid w:val="00851B2D"/>
    <w:rsid w:val="00852E38"/>
    <w:rsid w:val="00855D10"/>
    <w:rsid w:val="008612BB"/>
    <w:rsid w:val="00870195"/>
    <w:rsid w:val="00870291"/>
    <w:rsid w:val="00871DA1"/>
    <w:rsid w:val="0087658A"/>
    <w:rsid w:val="00880FAE"/>
    <w:rsid w:val="00883F3D"/>
    <w:rsid w:val="00887024"/>
    <w:rsid w:val="008876C4"/>
    <w:rsid w:val="00890A74"/>
    <w:rsid w:val="00891A6A"/>
    <w:rsid w:val="008A3D33"/>
    <w:rsid w:val="008A6A72"/>
    <w:rsid w:val="008B29C9"/>
    <w:rsid w:val="008C5A42"/>
    <w:rsid w:val="008D1F93"/>
    <w:rsid w:val="008D2D24"/>
    <w:rsid w:val="008D3DA0"/>
    <w:rsid w:val="008D7FE1"/>
    <w:rsid w:val="008E0691"/>
    <w:rsid w:val="008E404A"/>
    <w:rsid w:val="008E542F"/>
    <w:rsid w:val="008E5E80"/>
    <w:rsid w:val="008E6598"/>
    <w:rsid w:val="008F036E"/>
    <w:rsid w:val="008F0C08"/>
    <w:rsid w:val="008F3A5F"/>
    <w:rsid w:val="008F43DF"/>
    <w:rsid w:val="008F5CA3"/>
    <w:rsid w:val="008F62C6"/>
    <w:rsid w:val="008F7655"/>
    <w:rsid w:val="0090241F"/>
    <w:rsid w:val="00903A44"/>
    <w:rsid w:val="00903F19"/>
    <w:rsid w:val="00904786"/>
    <w:rsid w:val="009100B1"/>
    <w:rsid w:val="00915A4B"/>
    <w:rsid w:val="00915AB2"/>
    <w:rsid w:val="00916AA8"/>
    <w:rsid w:val="00917107"/>
    <w:rsid w:val="00933BA4"/>
    <w:rsid w:val="00941584"/>
    <w:rsid w:val="009460D4"/>
    <w:rsid w:val="00951A26"/>
    <w:rsid w:val="0095475C"/>
    <w:rsid w:val="00954CC7"/>
    <w:rsid w:val="00954E11"/>
    <w:rsid w:val="009615D7"/>
    <w:rsid w:val="00963875"/>
    <w:rsid w:val="00965597"/>
    <w:rsid w:val="00965668"/>
    <w:rsid w:val="00973189"/>
    <w:rsid w:val="0097447F"/>
    <w:rsid w:val="0097466B"/>
    <w:rsid w:val="009762D5"/>
    <w:rsid w:val="00977207"/>
    <w:rsid w:val="00981403"/>
    <w:rsid w:val="009869AB"/>
    <w:rsid w:val="00986E95"/>
    <w:rsid w:val="009939AF"/>
    <w:rsid w:val="009A27D4"/>
    <w:rsid w:val="009A515C"/>
    <w:rsid w:val="009A6BC8"/>
    <w:rsid w:val="009C2743"/>
    <w:rsid w:val="009C34E2"/>
    <w:rsid w:val="009C7925"/>
    <w:rsid w:val="009D03AA"/>
    <w:rsid w:val="009D1D31"/>
    <w:rsid w:val="009D26F3"/>
    <w:rsid w:val="009D31BB"/>
    <w:rsid w:val="009D370E"/>
    <w:rsid w:val="009D5232"/>
    <w:rsid w:val="009E0B70"/>
    <w:rsid w:val="009E41D1"/>
    <w:rsid w:val="009E5F11"/>
    <w:rsid w:val="009E7FBA"/>
    <w:rsid w:val="009F3E60"/>
    <w:rsid w:val="009F54E9"/>
    <w:rsid w:val="00A069D8"/>
    <w:rsid w:val="00A07509"/>
    <w:rsid w:val="00A076FF"/>
    <w:rsid w:val="00A103D0"/>
    <w:rsid w:val="00A110F3"/>
    <w:rsid w:val="00A12F9D"/>
    <w:rsid w:val="00A155BA"/>
    <w:rsid w:val="00A16C12"/>
    <w:rsid w:val="00A17655"/>
    <w:rsid w:val="00A21C20"/>
    <w:rsid w:val="00A22680"/>
    <w:rsid w:val="00A32450"/>
    <w:rsid w:val="00A3593A"/>
    <w:rsid w:val="00A4100F"/>
    <w:rsid w:val="00A46F3F"/>
    <w:rsid w:val="00A52205"/>
    <w:rsid w:val="00A526F6"/>
    <w:rsid w:val="00A644C9"/>
    <w:rsid w:val="00A65C43"/>
    <w:rsid w:val="00A6681A"/>
    <w:rsid w:val="00A6701B"/>
    <w:rsid w:val="00A7017A"/>
    <w:rsid w:val="00A75CA4"/>
    <w:rsid w:val="00A76715"/>
    <w:rsid w:val="00A7757B"/>
    <w:rsid w:val="00A81322"/>
    <w:rsid w:val="00A81F0B"/>
    <w:rsid w:val="00A83749"/>
    <w:rsid w:val="00A83B98"/>
    <w:rsid w:val="00A852A1"/>
    <w:rsid w:val="00A868F5"/>
    <w:rsid w:val="00A90C63"/>
    <w:rsid w:val="00A92723"/>
    <w:rsid w:val="00AA3FD0"/>
    <w:rsid w:val="00AA5519"/>
    <w:rsid w:val="00AB6238"/>
    <w:rsid w:val="00AB6906"/>
    <w:rsid w:val="00AC1D64"/>
    <w:rsid w:val="00AC30E4"/>
    <w:rsid w:val="00AC5006"/>
    <w:rsid w:val="00AC543C"/>
    <w:rsid w:val="00AD0951"/>
    <w:rsid w:val="00AD6774"/>
    <w:rsid w:val="00AD68C0"/>
    <w:rsid w:val="00AE2596"/>
    <w:rsid w:val="00AE37E6"/>
    <w:rsid w:val="00AE3B10"/>
    <w:rsid w:val="00AE5D23"/>
    <w:rsid w:val="00AF2E96"/>
    <w:rsid w:val="00AF3444"/>
    <w:rsid w:val="00AF380E"/>
    <w:rsid w:val="00AF3EFF"/>
    <w:rsid w:val="00B050A6"/>
    <w:rsid w:val="00B06DFC"/>
    <w:rsid w:val="00B11DBC"/>
    <w:rsid w:val="00B12376"/>
    <w:rsid w:val="00B278DC"/>
    <w:rsid w:val="00B317DD"/>
    <w:rsid w:val="00B31C29"/>
    <w:rsid w:val="00B329E0"/>
    <w:rsid w:val="00B35CC5"/>
    <w:rsid w:val="00B360EE"/>
    <w:rsid w:val="00B42EC6"/>
    <w:rsid w:val="00B43237"/>
    <w:rsid w:val="00B53785"/>
    <w:rsid w:val="00B65DF5"/>
    <w:rsid w:val="00B66FF5"/>
    <w:rsid w:val="00B671CA"/>
    <w:rsid w:val="00B70C71"/>
    <w:rsid w:val="00B745CE"/>
    <w:rsid w:val="00B80DFF"/>
    <w:rsid w:val="00B83540"/>
    <w:rsid w:val="00B846CE"/>
    <w:rsid w:val="00B84B14"/>
    <w:rsid w:val="00B862CC"/>
    <w:rsid w:val="00B90326"/>
    <w:rsid w:val="00B918D1"/>
    <w:rsid w:val="00B92C73"/>
    <w:rsid w:val="00B936C3"/>
    <w:rsid w:val="00B968F2"/>
    <w:rsid w:val="00B96C76"/>
    <w:rsid w:val="00B97AA8"/>
    <w:rsid w:val="00BA14B0"/>
    <w:rsid w:val="00BA59F4"/>
    <w:rsid w:val="00BB3997"/>
    <w:rsid w:val="00BB6993"/>
    <w:rsid w:val="00BC28BA"/>
    <w:rsid w:val="00BC786F"/>
    <w:rsid w:val="00BD0AAF"/>
    <w:rsid w:val="00BD2D02"/>
    <w:rsid w:val="00BD37F2"/>
    <w:rsid w:val="00BD41B0"/>
    <w:rsid w:val="00BE2D4E"/>
    <w:rsid w:val="00BF258D"/>
    <w:rsid w:val="00BF72A4"/>
    <w:rsid w:val="00C02968"/>
    <w:rsid w:val="00C03EC3"/>
    <w:rsid w:val="00C1057F"/>
    <w:rsid w:val="00C11365"/>
    <w:rsid w:val="00C1214C"/>
    <w:rsid w:val="00C1460D"/>
    <w:rsid w:val="00C178F3"/>
    <w:rsid w:val="00C21CA4"/>
    <w:rsid w:val="00C226AF"/>
    <w:rsid w:val="00C376CD"/>
    <w:rsid w:val="00C4033E"/>
    <w:rsid w:val="00C45FB7"/>
    <w:rsid w:val="00C46480"/>
    <w:rsid w:val="00C51F39"/>
    <w:rsid w:val="00C54784"/>
    <w:rsid w:val="00C55A9D"/>
    <w:rsid w:val="00C62863"/>
    <w:rsid w:val="00C65423"/>
    <w:rsid w:val="00C70667"/>
    <w:rsid w:val="00C7398B"/>
    <w:rsid w:val="00C74653"/>
    <w:rsid w:val="00C763BF"/>
    <w:rsid w:val="00C76E38"/>
    <w:rsid w:val="00C82523"/>
    <w:rsid w:val="00C86381"/>
    <w:rsid w:val="00C931E9"/>
    <w:rsid w:val="00CA09D7"/>
    <w:rsid w:val="00CA0C07"/>
    <w:rsid w:val="00CA7736"/>
    <w:rsid w:val="00CC2BB9"/>
    <w:rsid w:val="00CC3008"/>
    <w:rsid w:val="00CC51CA"/>
    <w:rsid w:val="00CC6F97"/>
    <w:rsid w:val="00CD51B3"/>
    <w:rsid w:val="00CD6A8C"/>
    <w:rsid w:val="00CE0BB1"/>
    <w:rsid w:val="00CE16D0"/>
    <w:rsid w:val="00CE30EC"/>
    <w:rsid w:val="00CE5E64"/>
    <w:rsid w:val="00CE6333"/>
    <w:rsid w:val="00CE6C67"/>
    <w:rsid w:val="00CE6DC1"/>
    <w:rsid w:val="00CE73DA"/>
    <w:rsid w:val="00CF7240"/>
    <w:rsid w:val="00D01495"/>
    <w:rsid w:val="00D17ECF"/>
    <w:rsid w:val="00D207E3"/>
    <w:rsid w:val="00D21043"/>
    <w:rsid w:val="00D21F19"/>
    <w:rsid w:val="00D22008"/>
    <w:rsid w:val="00D31ABD"/>
    <w:rsid w:val="00D325E7"/>
    <w:rsid w:val="00D36DDC"/>
    <w:rsid w:val="00D407EF"/>
    <w:rsid w:val="00D41742"/>
    <w:rsid w:val="00D4595D"/>
    <w:rsid w:val="00D504A8"/>
    <w:rsid w:val="00D552ED"/>
    <w:rsid w:val="00D609DE"/>
    <w:rsid w:val="00D613D6"/>
    <w:rsid w:val="00D70389"/>
    <w:rsid w:val="00D71137"/>
    <w:rsid w:val="00D813E1"/>
    <w:rsid w:val="00D816CD"/>
    <w:rsid w:val="00D84887"/>
    <w:rsid w:val="00D85FAD"/>
    <w:rsid w:val="00D868E4"/>
    <w:rsid w:val="00D9125A"/>
    <w:rsid w:val="00D93DE1"/>
    <w:rsid w:val="00DA067A"/>
    <w:rsid w:val="00DA429E"/>
    <w:rsid w:val="00DB130B"/>
    <w:rsid w:val="00DB4B4D"/>
    <w:rsid w:val="00DB4E2F"/>
    <w:rsid w:val="00DB6C0C"/>
    <w:rsid w:val="00DB7417"/>
    <w:rsid w:val="00DC149B"/>
    <w:rsid w:val="00DC5AA4"/>
    <w:rsid w:val="00DC5D74"/>
    <w:rsid w:val="00DC7CF2"/>
    <w:rsid w:val="00DD25DC"/>
    <w:rsid w:val="00DD530C"/>
    <w:rsid w:val="00DD637B"/>
    <w:rsid w:val="00DE3D8F"/>
    <w:rsid w:val="00DF098C"/>
    <w:rsid w:val="00DF2AAF"/>
    <w:rsid w:val="00DF3BDF"/>
    <w:rsid w:val="00E00149"/>
    <w:rsid w:val="00E0041D"/>
    <w:rsid w:val="00E00CE2"/>
    <w:rsid w:val="00E059FE"/>
    <w:rsid w:val="00E111AB"/>
    <w:rsid w:val="00E15EAE"/>
    <w:rsid w:val="00E223ED"/>
    <w:rsid w:val="00E257CA"/>
    <w:rsid w:val="00E415AF"/>
    <w:rsid w:val="00E44F25"/>
    <w:rsid w:val="00E47C78"/>
    <w:rsid w:val="00E51775"/>
    <w:rsid w:val="00E56CE2"/>
    <w:rsid w:val="00E60A8E"/>
    <w:rsid w:val="00E63BC9"/>
    <w:rsid w:val="00E6431D"/>
    <w:rsid w:val="00E70928"/>
    <w:rsid w:val="00E81234"/>
    <w:rsid w:val="00E82E32"/>
    <w:rsid w:val="00E84A4C"/>
    <w:rsid w:val="00E86B4F"/>
    <w:rsid w:val="00E9203C"/>
    <w:rsid w:val="00E9543D"/>
    <w:rsid w:val="00EA03E1"/>
    <w:rsid w:val="00EA6934"/>
    <w:rsid w:val="00EB7E50"/>
    <w:rsid w:val="00EC0422"/>
    <w:rsid w:val="00EC0898"/>
    <w:rsid w:val="00EC10E8"/>
    <w:rsid w:val="00EC132E"/>
    <w:rsid w:val="00EC29A1"/>
    <w:rsid w:val="00EC2A2C"/>
    <w:rsid w:val="00EC496B"/>
    <w:rsid w:val="00ED51B1"/>
    <w:rsid w:val="00EE6083"/>
    <w:rsid w:val="00EF08C7"/>
    <w:rsid w:val="00EF2B5D"/>
    <w:rsid w:val="00EF4372"/>
    <w:rsid w:val="00F00AAF"/>
    <w:rsid w:val="00F00E53"/>
    <w:rsid w:val="00F01A2F"/>
    <w:rsid w:val="00F04724"/>
    <w:rsid w:val="00F04CC4"/>
    <w:rsid w:val="00F0598B"/>
    <w:rsid w:val="00F06314"/>
    <w:rsid w:val="00F100CF"/>
    <w:rsid w:val="00F10A3A"/>
    <w:rsid w:val="00F11151"/>
    <w:rsid w:val="00F15206"/>
    <w:rsid w:val="00F15279"/>
    <w:rsid w:val="00F20CC4"/>
    <w:rsid w:val="00F23371"/>
    <w:rsid w:val="00F338E5"/>
    <w:rsid w:val="00F37BCB"/>
    <w:rsid w:val="00F431A6"/>
    <w:rsid w:val="00F472A4"/>
    <w:rsid w:val="00F560E7"/>
    <w:rsid w:val="00F60013"/>
    <w:rsid w:val="00F60BE1"/>
    <w:rsid w:val="00F621FC"/>
    <w:rsid w:val="00F6285D"/>
    <w:rsid w:val="00F65A8B"/>
    <w:rsid w:val="00F66721"/>
    <w:rsid w:val="00F7125B"/>
    <w:rsid w:val="00F729B7"/>
    <w:rsid w:val="00F743A9"/>
    <w:rsid w:val="00F74ECD"/>
    <w:rsid w:val="00F76B5B"/>
    <w:rsid w:val="00F80FB3"/>
    <w:rsid w:val="00F8528E"/>
    <w:rsid w:val="00F85340"/>
    <w:rsid w:val="00F86E40"/>
    <w:rsid w:val="00F93E81"/>
    <w:rsid w:val="00F957AD"/>
    <w:rsid w:val="00F96F9D"/>
    <w:rsid w:val="00FA2F4B"/>
    <w:rsid w:val="00FA46FE"/>
    <w:rsid w:val="00FA5097"/>
    <w:rsid w:val="00FA79BB"/>
    <w:rsid w:val="00FB04CC"/>
    <w:rsid w:val="00FB2CEA"/>
    <w:rsid w:val="00FC7878"/>
    <w:rsid w:val="00FD4704"/>
    <w:rsid w:val="00FD5E3D"/>
    <w:rsid w:val="00FD6BE1"/>
    <w:rsid w:val="00FE225E"/>
    <w:rsid w:val="00FE4925"/>
    <w:rsid w:val="00FE6DE2"/>
    <w:rsid w:val="00FE7620"/>
    <w:rsid w:val="00FF2AE5"/>
    <w:rsid w:val="00FF34D5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173B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A87"/>
    <w:rPr>
      <w:rFonts w:ascii="Century Gothic" w:hAnsi="Century Gothic"/>
      <w:szCs w:val="24"/>
    </w:rPr>
  </w:style>
  <w:style w:type="paragraph" w:styleId="Heading1">
    <w:name w:val="heading 1"/>
    <w:basedOn w:val="Normal"/>
    <w:next w:val="BodyText"/>
    <w:qFormat/>
    <w:rsid w:val="00E82E32"/>
    <w:pPr>
      <w:keepNext/>
      <w:numPr>
        <w:numId w:val="1"/>
      </w:numPr>
      <w:spacing w:before="480" w:after="240"/>
      <w:outlineLvl w:val="0"/>
    </w:pPr>
    <w:rPr>
      <w:b/>
      <w:color w:val="000000" w:themeColor="text1"/>
      <w:kern w:val="28"/>
      <w:sz w:val="28"/>
      <w:szCs w:val="20"/>
    </w:rPr>
  </w:style>
  <w:style w:type="paragraph" w:styleId="Heading2">
    <w:name w:val="heading 2"/>
    <w:basedOn w:val="Normal"/>
    <w:next w:val="BodyText"/>
    <w:qFormat/>
    <w:rsid w:val="00A12F9D"/>
    <w:pPr>
      <w:numPr>
        <w:ilvl w:val="1"/>
        <w:numId w:val="1"/>
      </w:numPr>
      <w:tabs>
        <w:tab w:val="clear" w:pos="1256"/>
        <w:tab w:val="num" w:pos="806"/>
      </w:tabs>
      <w:spacing w:before="240" w:after="120" w:line="280" w:lineRule="atLeast"/>
      <w:ind w:left="806"/>
      <w:outlineLvl w:val="1"/>
    </w:pPr>
    <w:rPr>
      <w:rFonts w:cs="Arial"/>
      <w:b/>
      <w:caps/>
      <w:sz w:val="24"/>
      <w:szCs w:val="20"/>
    </w:rPr>
  </w:style>
  <w:style w:type="paragraph" w:styleId="Heading3">
    <w:name w:val="heading 3"/>
    <w:basedOn w:val="Normal"/>
    <w:next w:val="BodyText"/>
    <w:qFormat/>
    <w:rsid w:val="00E82E32"/>
    <w:pPr>
      <w:keepNext/>
      <w:numPr>
        <w:ilvl w:val="2"/>
        <w:numId w:val="1"/>
      </w:numPr>
      <w:spacing w:before="240" w:after="120" w:line="280" w:lineRule="atLeas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BodyText"/>
    <w:qFormat/>
    <w:rsid w:val="00E82E32"/>
    <w:pPr>
      <w:numPr>
        <w:ilvl w:val="3"/>
        <w:numId w:val="1"/>
      </w:numPr>
      <w:spacing w:before="240" w:after="120" w:line="280" w:lineRule="atLeast"/>
      <w:outlineLvl w:val="3"/>
    </w:pPr>
    <w:rPr>
      <w:b/>
      <w:szCs w:val="20"/>
    </w:rPr>
  </w:style>
  <w:style w:type="paragraph" w:styleId="Heading5">
    <w:name w:val="heading 5"/>
    <w:basedOn w:val="Normal"/>
    <w:next w:val="BodyText"/>
    <w:qFormat/>
    <w:rsid w:val="00E82E32"/>
    <w:pPr>
      <w:numPr>
        <w:ilvl w:val="4"/>
        <w:numId w:val="1"/>
      </w:numPr>
      <w:tabs>
        <w:tab w:val="left" w:pos="1440"/>
      </w:tabs>
      <w:spacing w:before="240" w:line="280" w:lineRule="atLeast"/>
      <w:outlineLvl w:val="4"/>
    </w:pPr>
    <w:rPr>
      <w:szCs w:val="20"/>
    </w:rPr>
  </w:style>
  <w:style w:type="paragraph" w:styleId="Heading6">
    <w:name w:val="heading 6"/>
    <w:basedOn w:val="Normal"/>
    <w:next w:val="Normal"/>
    <w:qFormat/>
    <w:rsid w:val="00890A74"/>
    <w:pPr>
      <w:numPr>
        <w:ilvl w:val="5"/>
        <w:numId w:val="1"/>
      </w:numPr>
      <w:outlineLvl w:val="5"/>
    </w:pPr>
    <w:rPr>
      <w:i/>
      <w:sz w:val="22"/>
      <w:szCs w:val="20"/>
    </w:rPr>
  </w:style>
  <w:style w:type="paragraph" w:styleId="Heading7">
    <w:name w:val="heading 7"/>
    <w:basedOn w:val="Heading1"/>
    <w:next w:val="BodyText"/>
    <w:qFormat/>
    <w:rsid w:val="00F06314"/>
    <w:pPr>
      <w:numPr>
        <w:numId w:val="3"/>
      </w:numPr>
      <w:outlineLvl w:val="6"/>
    </w:pPr>
  </w:style>
  <w:style w:type="paragraph" w:styleId="Heading8">
    <w:name w:val="heading 8"/>
    <w:basedOn w:val="Heading2"/>
    <w:next w:val="BodyText"/>
    <w:qFormat/>
    <w:rsid w:val="005A7CF9"/>
    <w:pPr>
      <w:numPr>
        <w:numId w:val="3"/>
      </w:numPr>
      <w:outlineLvl w:val="7"/>
    </w:pPr>
  </w:style>
  <w:style w:type="paragraph" w:styleId="Heading9">
    <w:name w:val="heading 9"/>
    <w:basedOn w:val="Heading3"/>
    <w:next w:val="BodyText"/>
    <w:qFormat/>
    <w:rsid w:val="005A7CF9"/>
    <w:pPr>
      <w:numPr>
        <w:numId w:val="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97912"/>
    <w:pPr>
      <w:spacing w:before="240" w:line="280" w:lineRule="atLeast"/>
    </w:pPr>
    <w:rPr>
      <w:szCs w:val="20"/>
    </w:rPr>
  </w:style>
  <w:style w:type="paragraph" w:styleId="Footer">
    <w:name w:val="footer"/>
    <w:basedOn w:val="Normal"/>
    <w:link w:val="FooterChar"/>
    <w:uiPriority w:val="99"/>
    <w:rsid w:val="00A75CA4"/>
    <w:pPr>
      <w:tabs>
        <w:tab w:val="center" w:pos="4320"/>
        <w:tab w:val="right" w:pos="8640"/>
      </w:tabs>
    </w:pPr>
    <w:rPr>
      <w:rFonts w:ascii="Arial" w:hAnsi="Arial"/>
      <w:sz w:val="22"/>
      <w:szCs w:val="20"/>
    </w:rPr>
  </w:style>
  <w:style w:type="character" w:styleId="PageNumber">
    <w:name w:val="page number"/>
    <w:basedOn w:val="DefaultParagraphFont"/>
    <w:semiHidden/>
    <w:rsid w:val="00A75CA4"/>
    <w:rPr>
      <w:rFonts w:ascii="Arial" w:hAnsi="Arial"/>
      <w:sz w:val="18"/>
    </w:rPr>
  </w:style>
  <w:style w:type="paragraph" w:styleId="Header">
    <w:name w:val="header"/>
    <w:basedOn w:val="Normal"/>
    <w:link w:val="HeaderChar"/>
    <w:rsid w:val="00742123"/>
    <w:pPr>
      <w:tabs>
        <w:tab w:val="center" w:pos="4320"/>
        <w:tab w:val="right" w:pos="8640"/>
      </w:tabs>
    </w:pPr>
    <w:rPr>
      <w:b/>
      <w:caps/>
      <w:sz w:val="24"/>
    </w:rPr>
  </w:style>
  <w:style w:type="paragraph" w:customStyle="1" w:styleId="ReportTitle">
    <w:name w:val="Report Title"/>
    <w:rsid w:val="00AE37E6"/>
    <w:pPr>
      <w:spacing w:after="480"/>
    </w:pPr>
    <w:rPr>
      <w:rFonts w:ascii="Century Gothic" w:hAnsi="Century Gothic"/>
      <w:b/>
      <w:kern w:val="28"/>
      <w:sz w:val="22"/>
    </w:rPr>
  </w:style>
  <w:style w:type="paragraph" w:styleId="TOC1">
    <w:name w:val="toc 1"/>
    <w:basedOn w:val="Normal"/>
    <w:next w:val="Normal"/>
    <w:autoRedefine/>
    <w:uiPriority w:val="39"/>
    <w:qFormat/>
    <w:rsid w:val="000A17E2"/>
    <w:pPr>
      <w:tabs>
        <w:tab w:val="right" w:leader="dot" w:pos="9350"/>
      </w:tabs>
      <w:spacing w:before="200" w:line="280" w:lineRule="atLeast"/>
      <w:ind w:left="720" w:right="720" w:hanging="720"/>
    </w:pPr>
    <w:rPr>
      <w:b/>
      <w:bCs/>
      <w:caps/>
      <w:noProof/>
      <w:sz w:val="22"/>
      <w:szCs w:val="28"/>
    </w:rPr>
  </w:style>
  <w:style w:type="paragraph" w:styleId="TOC2">
    <w:name w:val="toc 2"/>
    <w:basedOn w:val="Normal"/>
    <w:next w:val="Normal"/>
    <w:autoRedefine/>
    <w:uiPriority w:val="39"/>
    <w:qFormat/>
    <w:rsid w:val="000A17E2"/>
    <w:pPr>
      <w:spacing w:line="280" w:lineRule="atLeast"/>
      <w:ind w:left="720" w:right="720" w:hanging="720"/>
    </w:pPr>
    <w:rPr>
      <w:caps/>
      <w:noProof/>
      <w:sz w:val="22"/>
    </w:rPr>
  </w:style>
  <w:style w:type="paragraph" w:styleId="TOC3">
    <w:name w:val="toc 3"/>
    <w:basedOn w:val="Normal"/>
    <w:next w:val="Normal"/>
    <w:autoRedefine/>
    <w:uiPriority w:val="39"/>
    <w:qFormat/>
    <w:rsid w:val="000A17E2"/>
    <w:pPr>
      <w:ind w:left="1800" w:right="720" w:hanging="1080"/>
    </w:pPr>
    <w:rPr>
      <w:noProof/>
      <w:sz w:val="22"/>
      <w:szCs w:val="20"/>
    </w:rPr>
  </w:style>
  <w:style w:type="character" w:styleId="Hyperlink">
    <w:name w:val="Hyperlink"/>
    <w:basedOn w:val="DefaultParagraphFont"/>
    <w:uiPriority w:val="99"/>
    <w:rsid w:val="00A75CA4"/>
    <w:rPr>
      <w:color w:val="0000FF"/>
      <w:u w:val="single"/>
    </w:rPr>
  </w:style>
  <w:style w:type="paragraph" w:customStyle="1" w:styleId="DateHeader">
    <w:name w:val="Date (Header)"/>
    <w:basedOn w:val="Normal"/>
    <w:next w:val="Normal"/>
    <w:rsid w:val="00817D7F"/>
    <w:pPr>
      <w:spacing w:after="240" w:line="240" w:lineRule="atLeast"/>
    </w:pPr>
    <w:rPr>
      <w:sz w:val="18"/>
      <w:lang w:val="en-CA" w:eastAsia="en-CA"/>
    </w:rPr>
  </w:style>
  <w:style w:type="paragraph" w:customStyle="1" w:styleId="TableofContents">
    <w:name w:val="Table of Contents"/>
    <w:basedOn w:val="Normal"/>
    <w:rsid w:val="00417002"/>
    <w:pPr>
      <w:spacing w:after="240"/>
    </w:pPr>
    <w:rPr>
      <w:b/>
      <w:sz w:val="28"/>
      <w:szCs w:val="20"/>
    </w:rPr>
  </w:style>
  <w:style w:type="paragraph" w:customStyle="1" w:styleId="ReportTitleHeader">
    <w:name w:val="Report Title (Header)"/>
    <w:basedOn w:val="Header"/>
    <w:rsid w:val="00197912"/>
    <w:pPr>
      <w:spacing w:after="240"/>
    </w:pPr>
    <w:rPr>
      <w:b w:val="0"/>
      <w:caps w:val="0"/>
    </w:rPr>
  </w:style>
  <w:style w:type="paragraph" w:customStyle="1" w:styleId="Source">
    <w:name w:val="Source"/>
    <w:basedOn w:val="Footer"/>
    <w:rsid w:val="00BC786F"/>
    <w:rPr>
      <w:rFonts w:ascii="Century Gothic" w:hAnsi="Century Gothic"/>
      <w:sz w:val="12"/>
    </w:rPr>
  </w:style>
  <w:style w:type="paragraph" w:customStyle="1" w:styleId="ChapterHeader">
    <w:name w:val="Chapter (Header)"/>
    <w:basedOn w:val="Normal"/>
    <w:rsid w:val="00817D7F"/>
    <w:rPr>
      <w:sz w:val="18"/>
      <w:szCs w:val="20"/>
    </w:rPr>
  </w:style>
  <w:style w:type="paragraph" w:styleId="TOC4">
    <w:name w:val="toc 4"/>
    <w:basedOn w:val="Normal"/>
    <w:next w:val="Normal"/>
    <w:autoRedefine/>
    <w:semiHidden/>
    <w:rsid w:val="00C4033E"/>
    <w:pPr>
      <w:ind w:left="1800" w:hanging="1080"/>
    </w:pPr>
    <w:rPr>
      <w:sz w:val="22"/>
    </w:rPr>
  </w:style>
  <w:style w:type="paragraph" w:customStyle="1" w:styleId="SectionTitle">
    <w:name w:val="Section Title"/>
    <w:basedOn w:val="BodyText2"/>
    <w:next w:val="BodyText"/>
    <w:rsid w:val="00C1057F"/>
    <w:pPr>
      <w:spacing w:before="240" w:after="480"/>
    </w:pPr>
    <w:rPr>
      <w:b/>
      <w:sz w:val="28"/>
    </w:rPr>
  </w:style>
  <w:style w:type="paragraph" w:styleId="BodyText2">
    <w:name w:val="Body Text 2"/>
    <w:basedOn w:val="Normal"/>
    <w:semiHidden/>
    <w:rsid w:val="00A75CA4"/>
    <w:pPr>
      <w:spacing w:after="120" w:line="480" w:lineRule="auto"/>
    </w:pPr>
  </w:style>
  <w:style w:type="paragraph" w:customStyle="1" w:styleId="CoverTitle">
    <w:name w:val="Cover Title"/>
    <w:basedOn w:val="BodyText"/>
    <w:next w:val="BodyText"/>
    <w:rsid w:val="00A75CA4"/>
    <w:rPr>
      <w:b/>
    </w:rPr>
  </w:style>
  <w:style w:type="paragraph" w:customStyle="1" w:styleId="CoverDescription">
    <w:name w:val="Cover Description"/>
    <w:basedOn w:val="BodyText"/>
    <w:next w:val="BodyText"/>
    <w:rsid w:val="00817D7F"/>
  </w:style>
  <w:style w:type="paragraph" w:customStyle="1" w:styleId="ListofAppendices">
    <w:name w:val="List of Appendices"/>
    <w:basedOn w:val="ListofFigures"/>
    <w:rsid w:val="005E0A8B"/>
    <w:pPr>
      <w:tabs>
        <w:tab w:val="left" w:pos="450"/>
        <w:tab w:val="left" w:pos="1170"/>
      </w:tabs>
      <w:spacing w:line="280" w:lineRule="atLeast"/>
    </w:pPr>
  </w:style>
  <w:style w:type="paragraph" w:styleId="ListBullet">
    <w:name w:val="List Bullet"/>
    <w:basedOn w:val="Normal"/>
    <w:autoRedefine/>
    <w:semiHidden/>
    <w:rsid w:val="005C45B6"/>
    <w:pPr>
      <w:numPr>
        <w:numId w:val="2"/>
      </w:numPr>
    </w:pPr>
  </w:style>
  <w:style w:type="paragraph" w:customStyle="1" w:styleId="CoverDate">
    <w:name w:val="Cover Date"/>
    <w:basedOn w:val="BodyText"/>
    <w:rsid w:val="00817D7F"/>
    <w:pPr>
      <w:spacing w:line="240" w:lineRule="auto"/>
    </w:pPr>
    <w:rPr>
      <w:sz w:val="18"/>
    </w:rPr>
  </w:style>
  <w:style w:type="paragraph" w:styleId="TOC5">
    <w:name w:val="toc 5"/>
    <w:basedOn w:val="Normal"/>
    <w:next w:val="Normal"/>
    <w:autoRedefine/>
    <w:semiHidden/>
    <w:rsid w:val="00A75CA4"/>
    <w:pPr>
      <w:ind w:left="960"/>
    </w:pPr>
  </w:style>
  <w:style w:type="paragraph" w:styleId="TOC6">
    <w:name w:val="toc 6"/>
    <w:basedOn w:val="Normal"/>
    <w:next w:val="Normal"/>
    <w:autoRedefine/>
    <w:semiHidden/>
    <w:rsid w:val="00A75CA4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8876C4"/>
    <w:pPr>
      <w:tabs>
        <w:tab w:val="left" w:pos="1800"/>
        <w:tab w:val="right" w:leader="dot" w:pos="9350"/>
      </w:tabs>
      <w:spacing w:before="200" w:line="280" w:lineRule="atLeast"/>
      <w:ind w:left="1800" w:right="720" w:hanging="1800"/>
    </w:pPr>
    <w:rPr>
      <w:b/>
      <w:caps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39"/>
    <w:rsid w:val="002056E9"/>
    <w:pPr>
      <w:ind w:left="720" w:right="720" w:hanging="720"/>
    </w:pPr>
    <w:rPr>
      <w:caps/>
      <w:noProof/>
      <w:sz w:val="22"/>
    </w:rPr>
  </w:style>
  <w:style w:type="paragraph" w:styleId="TOC9">
    <w:name w:val="toc 9"/>
    <w:basedOn w:val="Normal"/>
    <w:next w:val="Normal"/>
    <w:autoRedefine/>
    <w:uiPriority w:val="39"/>
    <w:rsid w:val="000A17E2"/>
    <w:pPr>
      <w:ind w:left="1800" w:right="720" w:hanging="1080"/>
    </w:pPr>
    <w:rPr>
      <w:noProof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9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9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71DA1"/>
    <w:rPr>
      <w:color w:val="808080"/>
    </w:rPr>
  </w:style>
  <w:style w:type="paragraph" w:customStyle="1" w:styleId="DocumentTitle">
    <w:name w:val="Document Title"/>
    <w:basedOn w:val="Normal"/>
    <w:rsid w:val="00616A03"/>
    <w:pPr>
      <w:spacing w:before="80" w:after="160"/>
    </w:pPr>
    <w:rPr>
      <w:b/>
      <w:sz w:val="28"/>
    </w:rPr>
  </w:style>
  <w:style w:type="paragraph" w:customStyle="1" w:styleId="Sign-OffTitle">
    <w:name w:val="Sign-Off Title"/>
    <w:basedOn w:val="Normal"/>
    <w:rsid w:val="00C1057F"/>
    <w:pPr>
      <w:spacing w:before="80" w:after="160"/>
    </w:pPr>
    <w:rPr>
      <w:b/>
      <w:noProof/>
      <w:sz w:val="28"/>
    </w:rPr>
  </w:style>
  <w:style w:type="character" w:customStyle="1" w:styleId="HeaderChar">
    <w:name w:val="Header Char"/>
    <w:basedOn w:val="DefaultParagraphFont"/>
    <w:link w:val="Header"/>
    <w:rsid w:val="00742123"/>
    <w:rPr>
      <w:rFonts w:ascii="Century Gothic" w:hAnsi="Century Gothic"/>
      <w:b/>
      <w:caps/>
      <w:sz w:val="24"/>
      <w:szCs w:val="24"/>
    </w:rPr>
  </w:style>
  <w:style w:type="paragraph" w:customStyle="1" w:styleId="RevisionRecord">
    <w:name w:val="Revision Record"/>
    <w:basedOn w:val="Normal"/>
    <w:rsid w:val="00C1057F"/>
    <w:pPr>
      <w:jc w:val="center"/>
    </w:pPr>
    <w:rPr>
      <w:szCs w:val="22"/>
    </w:rPr>
  </w:style>
  <w:style w:type="table" w:styleId="TableGrid">
    <w:name w:val="Table Grid"/>
    <w:basedOn w:val="TableNormal"/>
    <w:uiPriority w:val="59"/>
    <w:rsid w:val="00DB1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197912"/>
    <w:rPr>
      <w:rFonts w:ascii="Century Gothic" w:hAnsi="Century Gothic"/>
    </w:rPr>
  </w:style>
  <w:style w:type="paragraph" w:customStyle="1" w:styleId="ListofFigures">
    <w:name w:val="List of Figures"/>
    <w:basedOn w:val="TableofContents"/>
    <w:rsid w:val="005E0A8B"/>
    <w:pPr>
      <w:spacing w:before="240" w:after="120"/>
    </w:pPr>
    <w:rPr>
      <w:caps/>
      <w:sz w:val="22"/>
    </w:rPr>
  </w:style>
  <w:style w:type="paragraph" w:customStyle="1" w:styleId="ListofTables">
    <w:name w:val="List of Tables"/>
    <w:basedOn w:val="TableofContents"/>
    <w:next w:val="TableofFigures"/>
    <w:rsid w:val="005E0A8B"/>
    <w:pPr>
      <w:spacing w:before="240" w:after="120"/>
    </w:pPr>
    <w:rPr>
      <w:caps/>
      <w:sz w:val="22"/>
    </w:rPr>
  </w:style>
  <w:style w:type="paragraph" w:customStyle="1" w:styleId="ExecutiveSummary">
    <w:name w:val="Executive Summary"/>
    <w:basedOn w:val="SectionTitle"/>
    <w:next w:val="BodyText"/>
    <w:rsid w:val="00197912"/>
    <w:pPr>
      <w:spacing w:before="480" w:after="240"/>
    </w:pPr>
    <w:rPr>
      <w:sz w:val="32"/>
      <w:szCs w:val="32"/>
    </w:rPr>
  </w:style>
  <w:style w:type="paragraph" w:styleId="Caption">
    <w:name w:val="caption"/>
    <w:basedOn w:val="Normal"/>
    <w:next w:val="BodyText"/>
    <w:uiPriority w:val="35"/>
    <w:unhideWhenUsed/>
    <w:qFormat/>
    <w:rsid w:val="005C45B6"/>
    <w:pPr>
      <w:keepNext/>
      <w:tabs>
        <w:tab w:val="left" w:pos="1440"/>
      </w:tabs>
      <w:spacing w:after="200"/>
      <w:ind w:left="1440" w:hanging="1440"/>
    </w:pPr>
    <w:rPr>
      <w:b/>
      <w:bCs/>
      <w:sz w:val="22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817D7F"/>
    <w:rPr>
      <w:sz w:val="22"/>
    </w:rPr>
  </w:style>
  <w:style w:type="paragraph" w:customStyle="1" w:styleId="ListBullets">
    <w:name w:val="List Bullets"/>
    <w:basedOn w:val="BodyText"/>
    <w:qFormat/>
    <w:rsid w:val="00C82523"/>
    <w:pPr>
      <w:numPr>
        <w:numId w:val="6"/>
      </w:numPr>
      <w:contextualSpacing/>
    </w:pPr>
  </w:style>
  <w:style w:type="numbering" w:customStyle="1" w:styleId="StantecListBullets">
    <w:name w:val="Stantec List Bullets"/>
    <w:uiPriority w:val="99"/>
    <w:rsid w:val="00062717"/>
    <w:pPr>
      <w:numPr>
        <w:numId w:val="4"/>
      </w:numPr>
    </w:pPr>
  </w:style>
  <w:style w:type="paragraph" w:styleId="ListParagraph">
    <w:name w:val="List Paragraph"/>
    <w:basedOn w:val="Normal"/>
    <w:uiPriority w:val="34"/>
    <w:rsid w:val="00817D7F"/>
    <w:pPr>
      <w:ind w:left="720"/>
      <w:contextualSpacing/>
    </w:pPr>
  </w:style>
  <w:style w:type="numbering" w:customStyle="1" w:styleId="StantecListNumbers">
    <w:name w:val="Stantec List Numbers"/>
    <w:uiPriority w:val="99"/>
    <w:rsid w:val="005C45B6"/>
    <w:pPr>
      <w:numPr>
        <w:numId w:val="5"/>
      </w:numPr>
    </w:pPr>
  </w:style>
  <w:style w:type="paragraph" w:customStyle="1" w:styleId="CellBody">
    <w:name w:val="Cell Body"/>
    <w:basedOn w:val="BodyText"/>
    <w:rsid w:val="00C1057F"/>
    <w:pPr>
      <w:spacing w:before="60" w:after="40" w:line="240" w:lineRule="auto"/>
    </w:pPr>
    <w:rPr>
      <w:sz w:val="18"/>
    </w:rPr>
  </w:style>
  <w:style w:type="paragraph" w:customStyle="1" w:styleId="CellHeading">
    <w:name w:val="Cell Heading"/>
    <w:basedOn w:val="CellBody"/>
    <w:rsid w:val="005C45B6"/>
    <w:pPr>
      <w:keepNext/>
      <w:jc w:val="center"/>
    </w:pPr>
    <w:rPr>
      <w:b/>
    </w:rPr>
  </w:style>
  <w:style w:type="paragraph" w:customStyle="1" w:styleId="AbbreviationsTitle">
    <w:name w:val="Abbreviations Title"/>
    <w:basedOn w:val="ExecutiveSummary"/>
    <w:next w:val="BodyText"/>
    <w:rsid w:val="00417002"/>
  </w:style>
  <w:style w:type="paragraph" w:customStyle="1" w:styleId="GlossaryTitle">
    <w:name w:val="Glossary Title"/>
    <w:basedOn w:val="ExecutiveSummary"/>
    <w:next w:val="BodyText"/>
    <w:rsid w:val="00417002"/>
  </w:style>
  <w:style w:type="paragraph" w:customStyle="1" w:styleId="ListNumbers">
    <w:name w:val="List Numbers"/>
    <w:basedOn w:val="ListBullets"/>
    <w:qFormat/>
    <w:rsid w:val="00195905"/>
    <w:pPr>
      <w:numPr>
        <w:numId w:val="11"/>
      </w:numPr>
      <w:ind w:left="432" w:hanging="432"/>
    </w:pPr>
  </w:style>
  <w:style w:type="paragraph" w:customStyle="1" w:styleId="Reference">
    <w:name w:val="Reference"/>
    <w:basedOn w:val="BodyText"/>
    <w:qFormat/>
    <w:rsid w:val="00C1057F"/>
    <w:pPr>
      <w:ind w:left="720" w:hanging="720"/>
    </w:pPr>
  </w:style>
  <w:style w:type="numbering" w:customStyle="1" w:styleId="StantecCellListBullets">
    <w:name w:val="Stantec Cell List Bullets"/>
    <w:uiPriority w:val="99"/>
    <w:rsid w:val="005C45B6"/>
    <w:pPr>
      <w:numPr>
        <w:numId w:val="7"/>
      </w:numPr>
    </w:pPr>
  </w:style>
  <w:style w:type="paragraph" w:customStyle="1" w:styleId="CellListBullets">
    <w:name w:val="Cell List Bullets"/>
    <w:basedOn w:val="CellBody"/>
    <w:rsid w:val="005C45B6"/>
    <w:pPr>
      <w:numPr>
        <w:numId w:val="8"/>
      </w:numPr>
      <w:contextualSpacing/>
    </w:pPr>
  </w:style>
  <w:style w:type="paragraph" w:customStyle="1" w:styleId="CellListNumbers">
    <w:name w:val="Cell List Numbers"/>
    <w:basedOn w:val="CellBody"/>
    <w:rsid w:val="005C45B6"/>
    <w:pPr>
      <w:numPr>
        <w:numId w:val="9"/>
      </w:numPr>
      <w:contextualSpacing/>
    </w:pPr>
  </w:style>
  <w:style w:type="numbering" w:customStyle="1" w:styleId="StantecCellListNumbers">
    <w:name w:val="Stantec Cell List Numbers"/>
    <w:uiPriority w:val="99"/>
    <w:rsid w:val="005C45B6"/>
    <w:pPr>
      <w:numPr>
        <w:numId w:val="9"/>
      </w:numPr>
    </w:pPr>
  </w:style>
  <w:style w:type="paragraph" w:styleId="ListBullet2">
    <w:name w:val="List Bullet 2"/>
    <w:basedOn w:val="Normal"/>
    <w:uiPriority w:val="99"/>
    <w:semiHidden/>
    <w:unhideWhenUsed/>
    <w:rsid w:val="005C45B6"/>
    <w:pPr>
      <w:numPr>
        <w:numId w:val="10"/>
      </w:numPr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4033E"/>
    <w:pPr>
      <w:keepLines/>
      <w:numPr>
        <w:numId w:val="0"/>
      </w:numPr>
      <w:spacing w:after="0"/>
      <w:outlineLvl w:val="9"/>
    </w:pPr>
    <w:rPr>
      <w:rFonts w:eastAsiaTheme="majorEastAsia" w:cstheme="majorBidi"/>
      <w:bCs/>
      <w:caps/>
      <w:color w:val="365F91" w:themeColor="accent1" w:themeShade="BF"/>
      <w:kern w:val="0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A693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D34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table" w:customStyle="1" w:styleId="TableGrid1">
    <w:name w:val="Table Grid1"/>
    <w:basedOn w:val="TableNormal"/>
    <w:next w:val="TableGrid"/>
    <w:uiPriority w:val="59"/>
    <w:rsid w:val="00175210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5E71C7"/>
    <w:rPr>
      <w:rFonts w:ascii="Arial" w:hAnsi="Arial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C1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132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132E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32E"/>
    <w:rPr>
      <w:rFonts w:ascii="Century Gothic" w:hAnsi="Century Gothic"/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A87"/>
    <w:rPr>
      <w:rFonts w:ascii="Century Gothic" w:hAnsi="Century Gothic"/>
      <w:szCs w:val="24"/>
    </w:rPr>
  </w:style>
  <w:style w:type="paragraph" w:styleId="Heading1">
    <w:name w:val="heading 1"/>
    <w:basedOn w:val="Normal"/>
    <w:next w:val="BodyText"/>
    <w:qFormat/>
    <w:rsid w:val="00E82E32"/>
    <w:pPr>
      <w:keepNext/>
      <w:numPr>
        <w:numId w:val="1"/>
      </w:numPr>
      <w:spacing w:before="480" w:after="240"/>
      <w:outlineLvl w:val="0"/>
    </w:pPr>
    <w:rPr>
      <w:b/>
      <w:color w:val="000000" w:themeColor="text1"/>
      <w:kern w:val="28"/>
      <w:sz w:val="28"/>
      <w:szCs w:val="20"/>
    </w:rPr>
  </w:style>
  <w:style w:type="paragraph" w:styleId="Heading2">
    <w:name w:val="heading 2"/>
    <w:basedOn w:val="Normal"/>
    <w:next w:val="BodyText"/>
    <w:qFormat/>
    <w:rsid w:val="00A12F9D"/>
    <w:pPr>
      <w:numPr>
        <w:ilvl w:val="1"/>
        <w:numId w:val="1"/>
      </w:numPr>
      <w:tabs>
        <w:tab w:val="clear" w:pos="1256"/>
        <w:tab w:val="num" w:pos="806"/>
      </w:tabs>
      <w:spacing w:before="240" w:after="120" w:line="280" w:lineRule="atLeast"/>
      <w:ind w:left="806"/>
      <w:outlineLvl w:val="1"/>
    </w:pPr>
    <w:rPr>
      <w:rFonts w:cs="Arial"/>
      <w:b/>
      <w:caps/>
      <w:sz w:val="24"/>
      <w:szCs w:val="20"/>
    </w:rPr>
  </w:style>
  <w:style w:type="paragraph" w:styleId="Heading3">
    <w:name w:val="heading 3"/>
    <w:basedOn w:val="Normal"/>
    <w:next w:val="BodyText"/>
    <w:qFormat/>
    <w:rsid w:val="00E82E32"/>
    <w:pPr>
      <w:keepNext/>
      <w:numPr>
        <w:ilvl w:val="2"/>
        <w:numId w:val="1"/>
      </w:numPr>
      <w:spacing w:before="240" w:after="120" w:line="280" w:lineRule="atLeas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BodyText"/>
    <w:qFormat/>
    <w:rsid w:val="00E82E32"/>
    <w:pPr>
      <w:numPr>
        <w:ilvl w:val="3"/>
        <w:numId w:val="1"/>
      </w:numPr>
      <w:spacing w:before="240" w:after="120" w:line="280" w:lineRule="atLeast"/>
      <w:outlineLvl w:val="3"/>
    </w:pPr>
    <w:rPr>
      <w:b/>
      <w:szCs w:val="20"/>
    </w:rPr>
  </w:style>
  <w:style w:type="paragraph" w:styleId="Heading5">
    <w:name w:val="heading 5"/>
    <w:basedOn w:val="Normal"/>
    <w:next w:val="BodyText"/>
    <w:qFormat/>
    <w:rsid w:val="00E82E32"/>
    <w:pPr>
      <w:numPr>
        <w:ilvl w:val="4"/>
        <w:numId w:val="1"/>
      </w:numPr>
      <w:tabs>
        <w:tab w:val="left" w:pos="1440"/>
      </w:tabs>
      <w:spacing w:before="240" w:line="280" w:lineRule="atLeast"/>
      <w:outlineLvl w:val="4"/>
    </w:pPr>
    <w:rPr>
      <w:szCs w:val="20"/>
    </w:rPr>
  </w:style>
  <w:style w:type="paragraph" w:styleId="Heading6">
    <w:name w:val="heading 6"/>
    <w:basedOn w:val="Normal"/>
    <w:next w:val="Normal"/>
    <w:qFormat/>
    <w:rsid w:val="00890A74"/>
    <w:pPr>
      <w:numPr>
        <w:ilvl w:val="5"/>
        <w:numId w:val="1"/>
      </w:numPr>
      <w:outlineLvl w:val="5"/>
    </w:pPr>
    <w:rPr>
      <w:i/>
      <w:sz w:val="22"/>
      <w:szCs w:val="20"/>
    </w:rPr>
  </w:style>
  <w:style w:type="paragraph" w:styleId="Heading7">
    <w:name w:val="heading 7"/>
    <w:basedOn w:val="Heading1"/>
    <w:next w:val="BodyText"/>
    <w:qFormat/>
    <w:rsid w:val="00F06314"/>
    <w:pPr>
      <w:numPr>
        <w:numId w:val="3"/>
      </w:numPr>
      <w:outlineLvl w:val="6"/>
    </w:pPr>
  </w:style>
  <w:style w:type="paragraph" w:styleId="Heading8">
    <w:name w:val="heading 8"/>
    <w:basedOn w:val="Heading2"/>
    <w:next w:val="BodyText"/>
    <w:qFormat/>
    <w:rsid w:val="005A7CF9"/>
    <w:pPr>
      <w:numPr>
        <w:numId w:val="3"/>
      </w:numPr>
      <w:outlineLvl w:val="7"/>
    </w:pPr>
  </w:style>
  <w:style w:type="paragraph" w:styleId="Heading9">
    <w:name w:val="heading 9"/>
    <w:basedOn w:val="Heading3"/>
    <w:next w:val="BodyText"/>
    <w:qFormat/>
    <w:rsid w:val="005A7CF9"/>
    <w:pPr>
      <w:numPr>
        <w:numId w:val="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97912"/>
    <w:pPr>
      <w:spacing w:before="240" w:line="280" w:lineRule="atLeast"/>
    </w:pPr>
    <w:rPr>
      <w:szCs w:val="20"/>
    </w:rPr>
  </w:style>
  <w:style w:type="paragraph" w:styleId="Footer">
    <w:name w:val="footer"/>
    <w:basedOn w:val="Normal"/>
    <w:link w:val="FooterChar"/>
    <w:uiPriority w:val="99"/>
    <w:rsid w:val="00A75CA4"/>
    <w:pPr>
      <w:tabs>
        <w:tab w:val="center" w:pos="4320"/>
        <w:tab w:val="right" w:pos="8640"/>
      </w:tabs>
    </w:pPr>
    <w:rPr>
      <w:rFonts w:ascii="Arial" w:hAnsi="Arial"/>
      <w:sz w:val="22"/>
      <w:szCs w:val="20"/>
    </w:rPr>
  </w:style>
  <w:style w:type="character" w:styleId="PageNumber">
    <w:name w:val="page number"/>
    <w:basedOn w:val="DefaultParagraphFont"/>
    <w:semiHidden/>
    <w:rsid w:val="00A75CA4"/>
    <w:rPr>
      <w:rFonts w:ascii="Arial" w:hAnsi="Arial"/>
      <w:sz w:val="18"/>
    </w:rPr>
  </w:style>
  <w:style w:type="paragraph" w:styleId="Header">
    <w:name w:val="header"/>
    <w:basedOn w:val="Normal"/>
    <w:link w:val="HeaderChar"/>
    <w:rsid w:val="00742123"/>
    <w:pPr>
      <w:tabs>
        <w:tab w:val="center" w:pos="4320"/>
        <w:tab w:val="right" w:pos="8640"/>
      </w:tabs>
    </w:pPr>
    <w:rPr>
      <w:b/>
      <w:caps/>
      <w:sz w:val="24"/>
    </w:rPr>
  </w:style>
  <w:style w:type="paragraph" w:customStyle="1" w:styleId="ReportTitle">
    <w:name w:val="Report Title"/>
    <w:rsid w:val="00AE37E6"/>
    <w:pPr>
      <w:spacing w:after="480"/>
    </w:pPr>
    <w:rPr>
      <w:rFonts w:ascii="Century Gothic" w:hAnsi="Century Gothic"/>
      <w:b/>
      <w:kern w:val="28"/>
      <w:sz w:val="22"/>
    </w:rPr>
  </w:style>
  <w:style w:type="paragraph" w:styleId="TOC1">
    <w:name w:val="toc 1"/>
    <w:basedOn w:val="Normal"/>
    <w:next w:val="Normal"/>
    <w:autoRedefine/>
    <w:uiPriority w:val="39"/>
    <w:qFormat/>
    <w:rsid w:val="000A17E2"/>
    <w:pPr>
      <w:tabs>
        <w:tab w:val="right" w:leader="dot" w:pos="9350"/>
      </w:tabs>
      <w:spacing w:before="200" w:line="280" w:lineRule="atLeast"/>
      <w:ind w:left="720" w:right="720" w:hanging="720"/>
    </w:pPr>
    <w:rPr>
      <w:b/>
      <w:bCs/>
      <w:caps/>
      <w:noProof/>
      <w:sz w:val="22"/>
      <w:szCs w:val="28"/>
    </w:rPr>
  </w:style>
  <w:style w:type="paragraph" w:styleId="TOC2">
    <w:name w:val="toc 2"/>
    <w:basedOn w:val="Normal"/>
    <w:next w:val="Normal"/>
    <w:autoRedefine/>
    <w:uiPriority w:val="39"/>
    <w:qFormat/>
    <w:rsid w:val="000A17E2"/>
    <w:pPr>
      <w:spacing w:line="280" w:lineRule="atLeast"/>
      <w:ind w:left="720" w:right="720" w:hanging="720"/>
    </w:pPr>
    <w:rPr>
      <w:caps/>
      <w:noProof/>
      <w:sz w:val="22"/>
    </w:rPr>
  </w:style>
  <w:style w:type="paragraph" w:styleId="TOC3">
    <w:name w:val="toc 3"/>
    <w:basedOn w:val="Normal"/>
    <w:next w:val="Normal"/>
    <w:autoRedefine/>
    <w:uiPriority w:val="39"/>
    <w:qFormat/>
    <w:rsid w:val="000A17E2"/>
    <w:pPr>
      <w:ind w:left="1800" w:right="720" w:hanging="1080"/>
    </w:pPr>
    <w:rPr>
      <w:noProof/>
      <w:sz w:val="22"/>
      <w:szCs w:val="20"/>
    </w:rPr>
  </w:style>
  <w:style w:type="character" w:styleId="Hyperlink">
    <w:name w:val="Hyperlink"/>
    <w:basedOn w:val="DefaultParagraphFont"/>
    <w:uiPriority w:val="99"/>
    <w:rsid w:val="00A75CA4"/>
    <w:rPr>
      <w:color w:val="0000FF"/>
      <w:u w:val="single"/>
    </w:rPr>
  </w:style>
  <w:style w:type="paragraph" w:customStyle="1" w:styleId="DateHeader">
    <w:name w:val="Date (Header)"/>
    <w:basedOn w:val="Normal"/>
    <w:next w:val="Normal"/>
    <w:rsid w:val="00817D7F"/>
    <w:pPr>
      <w:spacing w:after="240" w:line="240" w:lineRule="atLeast"/>
    </w:pPr>
    <w:rPr>
      <w:sz w:val="18"/>
      <w:lang w:val="en-CA" w:eastAsia="en-CA"/>
    </w:rPr>
  </w:style>
  <w:style w:type="paragraph" w:customStyle="1" w:styleId="TableofContents">
    <w:name w:val="Table of Contents"/>
    <w:basedOn w:val="Normal"/>
    <w:rsid w:val="00417002"/>
    <w:pPr>
      <w:spacing w:after="240"/>
    </w:pPr>
    <w:rPr>
      <w:b/>
      <w:sz w:val="28"/>
      <w:szCs w:val="20"/>
    </w:rPr>
  </w:style>
  <w:style w:type="paragraph" w:customStyle="1" w:styleId="ReportTitleHeader">
    <w:name w:val="Report Title (Header)"/>
    <w:basedOn w:val="Header"/>
    <w:rsid w:val="00197912"/>
    <w:pPr>
      <w:spacing w:after="240"/>
    </w:pPr>
    <w:rPr>
      <w:b w:val="0"/>
      <w:caps w:val="0"/>
    </w:rPr>
  </w:style>
  <w:style w:type="paragraph" w:customStyle="1" w:styleId="Source">
    <w:name w:val="Source"/>
    <w:basedOn w:val="Footer"/>
    <w:rsid w:val="00BC786F"/>
    <w:rPr>
      <w:rFonts w:ascii="Century Gothic" w:hAnsi="Century Gothic"/>
      <w:sz w:val="12"/>
    </w:rPr>
  </w:style>
  <w:style w:type="paragraph" w:customStyle="1" w:styleId="ChapterHeader">
    <w:name w:val="Chapter (Header)"/>
    <w:basedOn w:val="Normal"/>
    <w:rsid w:val="00817D7F"/>
    <w:rPr>
      <w:sz w:val="18"/>
      <w:szCs w:val="20"/>
    </w:rPr>
  </w:style>
  <w:style w:type="paragraph" w:styleId="TOC4">
    <w:name w:val="toc 4"/>
    <w:basedOn w:val="Normal"/>
    <w:next w:val="Normal"/>
    <w:autoRedefine/>
    <w:semiHidden/>
    <w:rsid w:val="00C4033E"/>
    <w:pPr>
      <w:ind w:left="1800" w:hanging="1080"/>
    </w:pPr>
    <w:rPr>
      <w:sz w:val="22"/>
    </w:rPr>
  </w:style>
  <w:style w:type="paragraph" w:customStyle="1" w:styleId="SectionTitle">
    <w:name w:val="Section Title"/>
    <w:basedOn w:val="BodyText2"/>
    <w:next w:val="BodyText"/>
    <w:rsid w:val="00C1057F"/>
    <w:pPr>
      <w:spacing w:before="240" w:after="480"/>
    </w:pPr>
    <w:rPr>
      <w:b/>
      <w:sz w:val="28"/>
    </w:rPr>
  </w:style>
  <w:style w:type="paragraph" w:styleId="BodyText2">
    <w:name w:val="Body Text 2"/>
    <w:basedOn w:val="Normal"/>
    <w:semiHidden/>
    <w:rsid w:val="00A75CA4"/>
    <w:pPr>
      <w:spacing w:after="120" w:line="480" w:lineRule="auto"/>
    </w:pPr>
  </w:style>
  <w:style w:type="paragraph" w:customStyle="1" w:styleId="CoverTitle">
    <w:name w:val="Cover Title"/>
    <w:basedOn w:val="BodyText"/>
    <w:next w:val="BodyText"/>
    <w:rsid w:val="00A75CA4"/>
    <w:rPr>
      <w:b/>
    </w:rPr>
  </w:style>
  <w:style w:type="paragraph" w:customStyle="1" w:styleId="CoverDescription">
    <w:name w:val="Cover Description"/>
    <w:basedOn w:val="BodyText"/>
    <w:next w:val="BodyText"/>
    <w:rsid w:val="00817D7F"/>
  </w:style>
  <w:style w:type="paragraph" w:customStyle="1" w:styleId="ListofAppendices">
    <w:name w:val="List of Appendices"/>
    <w:basedOn w:val="ListofFigures"/>
    <w:rsid w:val="005E0A8B"/>
    <w:pPr>
      <w:tabs>
        <w:tab w:val="left" w:pos="450"/>
        <w:tab w:val="left" w:pos="1170"/>
      </w:tabs>
      <w:spacing w:line="280" w:lineRule="atLeast"/>
    </w:pPr>
  </w:style>
  <w:style w:type="paragraph" w:styleId="ListBullet">
    <w:name w:val="List Bullet"/>
    <w:basedOn w:val="Normal"/>
    <w:autoRedefine/>
    <w:semiHidden/>
    <w:rsid w:val="005C45B6"/>
    <w:pPr>
      <w:numPr>
        <w:numId w:val="2"/>
      </w:numPr>
    </w:pPr>
  </w:style>
  <w:style w:type="paragraph" w:customStyle="1" w:styleId="CoverDate">
    <w:name w:val="Cover Date"/>
    <w:basedOn w:val="BodyText"/>
    <w:rsid w:val="00817D7F"/>
    <w:pPr>
      <w:spacing w:line="240" w:lineRule="auto"/>
    </w:pPr>
    <w:rPr>
      <w:sz w:val="18"/>
    </w:rPr>
  </w:style>
  <w:style w:type="paragraph" w:styleId="TOC5">
    <w:name w:val="toc 5"/>
    <w:basedOn w:val="Normal"/>
    <w:next w:val="Normal"/>
    <w:autoRedefine/>
    <w:semiHidden/>
    <w:rsid w:val="00A75CA4"/>
    <w:pPr>
      <w:ind w:left="960"/>
    </w:pPr>
  </w:style>
  <w:style w:type="paragraph" w:styleId="TOC6">
    <w:name w:val="toc 6"/>
    <w:basedOn w:val="Normal"/>
    <w:next w:val="Normal"/>
    <w:autoRedefine/>
    <w:semiHidden/>
    <w:rsid w:val="00A75CA4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8876C4"/>
    <w:pPr>
      <w:tabs>
        <w:tab w:val="left" w:pos="1800"/>
        <w:tab w:val="right" w:leader="dot" w:pos="9350"/>
      </w:tabs>
      <w:spacing w:before="200" w:line="280" w:lineRule="atLeast"/>
      <w:ind w:left="1800" w:right="720" w:hanging="1800"/>
    </w:pPr>
    <w:rPr>
      <w:b/>
      <w:caps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39"/>
    <w:rsid w:val="002056E9"/>
    <w:pPr>
      <w:ind w:left="720" w:right="720" w:hanging="720"/>
    </w:pPr>
    <w:rPr>
      <w:caps/>
      <w:noProof/>
      <w:sz w:val="22"/>
    </w:rPr>
  </w:style>
  <w:style w:type="paragraph" w:styleId="TOC9">
    <w:name w:val="toc 9"/>
    <w:basedOn w:val="Normal"/>
    <w:next w:val="Normal"/>
    <w:autoRedefine/>
    <w:uiPriority w:val="39"/>
    <w:rsid w:val="000A17E2"/>
    <w:pPr>
      <w:ind w:left="1800" w:right="720" w:hanging="1080"/>
    </w:pPr>
    <w:rPr>
      <w:noProof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79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9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71DA1"/>
    <w:rPr>
      <w:color w:val="808080"/>
    </w:rPr>
  </w:style>
  <w:style w:type="paragraph" w:customStyle="1" w:styleId="DocumentTitle">
    <w:name w:val="Document Title"/>
    <w:basedOn w:val="Normal"/>
    <w:rsid w:val="00616A03"/>
    <w:pPr>
      <w:spacing w:before="80" w:after="160"/>
    </w:pPr>
    <w:rPr>
      <w:b/>
      <w:sz w:val="28"/>
    </w:rPr>
  </w:style>
  <w:style w:type="paragraph" w:customStyle="1" w:styleId="Sign-OffTitle">
    <w:name w:val="Sign-Off Title"/>
    <w:basedOn w:val="Normal"/>
    <w:rsid w:val="00C1057F"/>
    <w:pPr>
      <w:spacing w:before="80" w:after="160"/>
    </w:pPr>
    <w:rPr>
      <w:b/>
      <w:noProof/>
      <w:sz w:val="28"/>
    </w:rPr>
  </w:style>
  <w:style w:type="character" w:customStyle="1" w:styleId="HeaderChar">
    <w:name w:val="Header Char"/>
    <w:basedOn w:val="DefaultParagraphFont"/>
    <w:link w:val="Header"/>
    <w:rsid w:val="00742123"/>
    <w:rPr>
      <w:rFonts w:ascii="Century Gothic" w:hAnsi="Century Gothic"/>
      <w:b/>
      <w:caps/>
      <w:sz w:val="24"/>
      <w:szCs w:val="24"/>
    </w:rPr>
  </w:style>
  <w:style w:type="paragraph" w:customStyle="1" w:styleId="RevisionRecord">
    <w:name w:val="Revision Record"/>
    <w:basedOn w:val="Normal"/>
    <w:rsid w:val="00C1057F"/>
    <w:pPr>
      <w:jc w:val="center"/>
    </w:pPr>
    <w:rPr>
      <w:szCs w:val="22"/>
    </w:rPr>
  </w:style>
  <w:style w:type="table" w:styleId="TableGrid">
    <w:name w:val="Table Grid"/>
    <w:basedOn w:val="TableNormal"/>
    <w:uiPriority w:val="59"/>
    <w:rsid w:val="00DB1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197912"/>
    <w:rPr>
      <w:rFonts w:ascii="Century Gothic" w:hAnsi="Century Gothic"/>
    </w:rPr>
  </w:style>
  <w:style w:type="paragraph" w:customStyle="1" w:styleId="ListofFigures">
    <w:name w:val="List of Figures"/>
    <w:basedOn w:val="TableofContents"/>
    <w:rsid w:val="005E0A8B"/>
    <w:pPr>
      <w:spacing w:before="240" w:after="120"/>
    </w:pPr>
    <w:rPr>
      <w:caps/>
      <w:sz w:val="22"/>
    </w:rPr>
  </w:style>
  <w:style w:type="paragraph" w:customStyle="1" w:styleId="ListofTables">
    <w:name w:val="List of Tables"/>
    <w:basedOn w:val="TableofContents"/>
    <w:next w:val="TableofFigures"/>
    <w:rsid w:val="005E0A8B"/>
    <w:pPr>
      <w:spacing w:before="240" w:after="120"/>
    </w:pPr>
    <w:rPr>
      <w:caps/>
      <w:sz w:val="22"/>
    </w:rPr>
  </w:style>
  <w:style w:type="paragraph" w:customStyle="1" w:styleId="ExecutiveSummary">
    <w:name w:val="Executive Summary"/>
    <w:basedOn w:val="SectionTitle"/>
    <w:next w:val="BodyText"/>
    <w:rsid w:val="00197912"/>
    <w:pPr>
      <w:spacing w:before="480" w:after="240"/>
    </w:pPr>
    <w:rPr>
      <w:sz w:val="32"/>
      <w:szCs w:val="32"/>
    </w:rPr>
  </w:style>
  <w:style w:type="paragraph" w:styleId="Caption">
    <w:name w:val="caption"/>
    <w:basedOn w:val="Normal"/>
    <w:next w:val="BodyText"/>
    <w:uiPriority w:val="35"/>
    <w:unhideWhenUsed/>
    <w:qFormat/>
    <w:rsid w:val="005C45B6"/>
    <w:pPr>
      <w:keepNext/>
      <w:tabs>
        <w:tab w:val="left" w:pos="1440"/>
      </w:tabs>
      <w:spacing w:after="200"/>
      <w:ind w:left="1440" w:hanging="1440"/>
    </w:pPr>
    <w:rPr>
      <w:b/>
      <w:bCs/>
      <w:sz w:val="22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817D7F"/>
    <w:rPr>
      <w:sz w:val="22"/>
    </w:rPr>
  </w:style>
  <w:style w:type="paragraph" w:customStyle="1" w:styleId="ListBullets">
    <w:name w:val="List Bullets"/>
    <w:basedOn w:val="BodyText"/>
    <w:qFormat/>
    <w:rsid w:val="00C82523"/>
    <w:pPr>
      <w:numPr>
        <w:numId w:val="6"/>
      </w:numPr>
      <w:contextualSpacing/>
    </w:pPr>
  </w:style>
  <w:style w:type="numbering" w:customStyle="1" w:styleId="StantecListBullets">
    <w:name w:val="Stantec List Bullets"/>
    <w:uiPriority w:val="99"/>
    <w:rsid w:val="00062717"/>
    <w:pPr>
      <w:numPr>
        <w:numId w:val="4"/>
      </w:numPr>
    </w:pPr>
  </w:style>
  <w:style w:type="paragraph" w:styleId="ListParagraph">
    <w:name w:val="List Paragraph"/>
    <w:basedOn w:val="Normal"/>
    <w:uiPriority w:val="34"/>
    <w:rsid w:val="00817D7F"/>
    <w:pPr>
      <w:ind w:left="720"/>
      <w:contextualSpacing/>
    </w:pPr>
  </w:style>
  <w:style w:type="numbering" w:customStyle="1" w:styleId="StantecListNumbers">
    <w:name w:val="Stantec List Numbers"/>
    <w:uiPriority w:val="99"/>
    <w:rsid w:val="005C45B6"/>
    <w:pPr>
      <w:numPr>
        <w:numId w:val="5"/>
      </w:numPr>
    </w:pPr>
  </w:style>
  <w:style w:type="paragraph" w:customStyle="1" w:styleId="CellBody">
    <w:name w:val="Cell Body"/>
    <w:basedOn w:val="BodyText"/>
    <w:rsid w:val="00C1057F"/>
    <w:pPr>
      <w:spacing w:before="60" w:after="40" w:line="240" w:lineRule="auto"/>
    </w:pPr>
    <w:rPr>
      <w:sz w:val="18"/>
    </w:rPr>
  </w:style>
  <w:style w:type="paragraph" w:customStyle="1" w:styleId="CellHeading">
    <w:name w:val="Cell Heading"/>
    <w:basedOn w:val="CellBody"/>
    <w:rsid w:val="005C45B6"/>
    <w:pPr>
      <w:keepNext/>
      <w:jc w:val="center"/>
    </w:pPr>
    <w:rPr>
      <w:b/>
    </w:rPr>
  </w:style>
  <w:style w:type="paragraph" w:customStyle="1" w:styleId="AbbreviationsTitle">
    <w:name w:val="Abbreviations Title"/>
    <w:basedOn w:val="ExecutiveSummary"/>
    <w:next w:val="BodyText"/>
    <w:rsid w:val="00417002"/>
  </w:style>
  <w:style w:type="paragraph" w:customStyle="1" w:styleId="GlossaryTitle">
    <w:name w:val="Glossary Title"/>
    <w:basedOn w:val="ExecutiveSummary"/>
    <w:next w:val="BodyText"/>
    <w:rsid w:val="00417002"/>
  </w:style>
  <w:style w:type="paragraph" w:customStyle="1" w:styleId="ListNumbers">
    <w:name w:val="List Numbers"/>
    <w:basedOn w:val="ListBullets"/>
    <w:qFormat/>
    <w:rsid w:val="00195905"/>
    <w:pPr>
      <w:numPr>
        <w:numId w:val="11"/>
      </w:numPr>
      <w:ind w:left="432" w:hanging="432"/>
    </w:pPr>
  </w:style>
  <w:style w:type="paragraph" w:customStyle="1" w:styleId="Reference">
    <w:name w:val="Reference"/>
    <w:basedOn w:val="BodyText"/>
    <w:qFormat/>
    <w:rsid w:val="00C1057F"/>
    <w:pPr>
      <w:ind w:left="720" w:hanging="720"/>
    </w:pPr>
  </w:style>
  <w:style w:type="numbering" w:customStyle="1" w:styleId="StantecCellListBullets">
    <w:name w:val="Stantec Cell List Bullets"/>
    <w:uiPriority w:val="99"/>
    <w:rsid w:val="005C45B6"/>
    <w:pPr>
      <w:numPr>
        <w:numId w:val="7"/>
      </w:numPr>
    </w:pPr>
  </w:style>
  <w:style w:type="paragraph" w:customStyle="1" w:styleId="CellListBullets">
    <w:name w:val="Cell List Bullets"/>
    <w:basedOn w:val="CellBody"/>
    <w:rsid w:val="005C45B6"/>
    <w:pPr>
      <w:numPr>
        <w:numId w:val="8"/>
      </w:numPr>
      <w:contextualSpacing/>
    </w:pPr>
  </w:style>
  <w:style w:type="paragraph" w:customStyle="1" w:styleId="CellListNumbers">
    <w:name w:val="Cell List Numbers"/>
    <w:basedOn w:val="CellBody"/>
    <w:rsid w:val="005C45B6"/>
    <w:pPr>
      <w:numPr>
        <w:numId w:val="9"/>
      </w:numPr>
      <w:contextualSpacing/>
    </w:pPr>
  </w:style>
  <w:style w:type="numbering" w:customStyle="1" w:styleId="StantecCellListNumbers">
    <w:name w:val="Stantec Cell List Numbers"/>
    <w:uiPriority w:val="99"/>
    <w:rsid w:val="005C45B6"/>
    <w:pPr>
      <w:numPr>
        <w:numId w:val="9"/>
      </w:numPr>
    </w:pPr>
  </w:style>
  <w:style w:type="paragraph" w:styleId="ListBullet2">
    <w:name w:val="List Bullet 2"/>
    <w:basedOn w:val="Normal"/>
    <w:uiPriority w:val="99"/>
    <w:semiHidden/>
    <w:unhideWhenUsed/>
    <w:rsid w:val="005C45B6"/>
    <w:pPr>
      <w:numPr>
        <w:numId w:val="10"/>
      </w:numPr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4033E"/>
    <w:pPr>
      <w:keepLines/>
      <w:numPr>
        <w:numId w:val="0"/>
      </w:numPr>
      <w:spacing w:after="0"/>
      <w:outlineLvl w:val="9"/>
    </w:pPr>
    <w:rPr>
      <w:rFonts w:eastAsiaTheme="majorEastAsia" w:cstheme="majorBidi"/>
      <w:bCs/>
      <w:caps/>
      <w:color w:val="365F91" w:themeColor="accent1" w:themeShade="BF"/>
      <w:kern w:val="0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A693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D34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table" w:customStyle="1" w:styleId="TableGrid1">
    <w:name w:val="Table Grid1"/>
    <w:basedOn w:val="TableNormal"/>
    <w:next w:val="TableGrid"/>
    <w:uiPriority w:val="59"/>
    <w:rsid w:val="00175210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5E71C7"/>
    <w:rPr>
      <w:rFonts w:ascii="Arial" w:hAnsi="Arial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C1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132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132E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32E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tec%20Office%20Tools\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Title>[WIND FARM NAME] 
COLLECTOR SUBSTATION AND 
COLLECTOR SYSTEM 
OPERATIONS &amp; MAINTENANCE (O&amp;M) MANUAL </Title>
  <EntityName>10</EntityName>
  <Date/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52C4223C-BD84-42FA-BD43-8AACFD0E8C46}">
  <ds:schemaRefs/>
</ds:datastoreItem>
</file>

<file path=customXml/itemProps2.xml><?xml version="1.0" encoding="utf-8"?>
<ds:datastoreItem xmlns:ds="http://schemas.openxmlformats.org/officeDocument/2006/customXml" ds:itemID="{F346245A-8332-794D-B0B2-62E913F6A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 (x86)\Stantec Office Tools\report.dotx</Template>
  <TotalTime>4</TotalTime>
  <Pages>7</Pages>
  <Words>828</Words>
  <Characters>4725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rpt_</vt:lpstr>
    </vt:vector>
  </TitlesOfParts>
  <Company>Stantec Consulting Ltd.</Company>
  <LinksUpToDate>false</LinksUpToDate>
  <CharactersWithSpaces>5542</CharactersWithSpaces>
  <SharedDoc>false</SharedDoc>
  <HLinks>
    <vt:vector size="18" baseType="variant"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_Toc145300771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_Toc145300770</vt:lpwstr>
      </vt:variant>
      <vt:variant>
        <vt:i4>1441843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_Toc145300769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rpt_</dc:title>
  <dc:creator>Marrinan, Timothy</dc:creator>
  <cp:lastModifiedBy>infosys</cp:lastModifiedBy>
  <cp:revision>2</cp:revision>
  <cp:lastPrinted>2017-02-24T20:44:00Z</cp:lastPrinted>
  <dcterms:created xsi:type="dcterms:W3CDTF">2017-04-19T16:26:00Z</dcterms:created>
  <dcterms:modified xsi:type="dcterms:W3CDTF">2017-04-19T16:26:00Z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None</vt:lpwstr>
  </property>
</Properties>
</file>